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D6F" w:rsidRPr="00676D6F" w:rsidRDefault="00676D6F" w:rsidP="00546139">
      <w:pPr>
        <w:spacing w:line="228" w:lineRule="auto"/>
        <w:ind w:left="9923" w:right="1386" w:firstLine="0"/>
        <w:jc w:val="left"/>
        <w:rPr>
          <w:rFonts w:ascii="Times New Roman" w:hAnsi="Times New Roman" w:cs="Times New Roman"/>
          <w:sz w:val="28"/>
          <w:szCs w:val="28"/>
        </w:rPr>
      </w:pPr>
      <w:bookmarkStart w:id="0" w:name="sub_1400"/>
      <w:r w:rsidRPr="00676D6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750E5">
        <w:rPr>
          <w:rFonts w:ascii="Times New Roman" w:hAnsi="Times New Roman" w:cs="Times New Roman"/>
          <w:sz w:val="28"/>
          <w:szCs w:val="28"/>
        </w:rPr>
        <w:t>2</w:t>
      </w:r>
    </w:p>
    <w:p w:rsidR="00670B34" w:rsidRDefault="00670B34" w:rsidP="00546139">
      <w:pPr>
        <w:spacing w:line="228" w:lineRule="auto"/>
        <w:ind w:left="992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670B34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70B34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е</w:t>
      </w:r>
    </w:p>
    <w:p w:rsidR="003750E5" w:rsidRDefault="00670B34" w:rsidP="00546139">
      <w:pPr>
        <w:spacing w:line="228" w:lineRule="auto"/>
        <w:ind w:left="9923" w:firstLine="0"/>
        <w:rPr>
          <w:rFonts w:ascii="Times New Roman" w:hAnsi="Times New Roman" w:cs="Times New Roman"/>
          <w:sz w:val="28"/>
          <w:szCs w:val="28"/>
        </w:rPr>
      </w:pPr>
      <w:r w:rsidRPr="00670B34">
        <w:rPr>
          <w:rFonts w:ascii="Times New Roman" w:hAnsi="Times New Roman" w:cs="Times New Roman"/>
          <w:sz w:val="28"/>
          <w:szCs w:val="28"/>
        </w:rPr>
        <w:t xml:space="preserve">«Развитие культуры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670B34">
        <w:rPr>
          <w:rFonts w:ascii="Times New Roman" w:hAnsi="Times New Roman" w:cs="Times New Roman"/>
          <w:sz w:val="28"/>
          <w:szCs w:val="28"/>
        </w:rPr>
        <w:t>муниципальном</w:t>
      </w:r>
      <w:proofErr w:type="gramEnd"/>
      <w:r w:rsidRPr="00670B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50E5" w:rsidRDefault="00670B34" w:rsidP="00546139">
      <w:pPr>
        <w:spacing w:line="228" w:lineRule="auto"/>
        <w:ind w:left="9923" w:firstLine="0"/>
        <w:rPr>
          <w:rFonts w:ascii="Times New Roman" w:hAnsi="Times New Roman" w:cs="Times New Roman"/>
          <w:sz w:val="28"/>
          <w:szCs w:val="28"/>
        </w:rPr>
      </w:pPr>
      <w:r w:rsidRPr="00670B34">
        <w:rPr>
          <w:rFonts w:ascii="Times New Roman" w:hAnsi="Times New Roman" w:cs="Times New Roman"/>
          <w:sz w:val="28"/>
          <w:szCs w:val="28"/>
        </w:rPr>
        <w:t xml:space="preserve">образовании </w:t>
      </w:r>
      <w:proofErr w:type="gramStart"/>
      <w:r w:rsidRPr="00670B34">
        <w:rPr>
          <w:rFonts w:ascii="Times New Roman" w:hAnsi="Times New Roman" w:cs="Times New Roman"/>
          <w:sz w:val="28"/>
          <w:szCs w:val="28"/>
        </w:rPr>
        <w:t>Ленинградский</w:t>
      </w:r>
      <w:proofErr w:type="gramEnd"/>
      <w:r w:rsidRPr="00670B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50E5" w:rsidRDefault="00670B34" w:rsidP="00546139">
      <w:pPr>
        <w:spacing w:line="228" w:lineRule="auto"/>
        <w:ind w:left="992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670B34">
        <w:rPr>
          <w:rFonts w:ascii="Times New Roman" w:hAnsi="Times New Roman" w:cs="Times New Roman"/>
          <w:sz w:val="28"/>
          <w:szCs w:val="28"/>
        </w:rPr>
        <w:t>униципальный округ</w:t>
      </w:r>
    </w:p>
    <w:p w:rsidR="00676D6F" w:rsidRPr="00670B34" w:rsidRDefault="00670B34" w:rsidP="00546139">
      <w:pPr>
        <w:spacing w:line="228" w:lineRule="auto"/>
        <w:ind w:left="9923" w:firstLine="0"/>
        <w:rPr>
          <w:rFonts w:ascii="Times New Roman" w:hAnsi="Times New Roman" w:cs="Times New Roman"/>
          <w:sz w:val="28"/>
          <w:szCs w:val="28"/>
        </w:rPr>
      </w:pPr>
      <w:r w:rsidRPr="00670B34">
        <w:rPr>
          <w:rFonts w:ascii="Times New Roman" w:hAnsi="Times New Roman" w:cs="Times New Roman"/>
          <w:sz w:val="28"/>
          <w:szCs w:val="28"/>
        </w:rPr>
        <w:t>Красно</w:t>
      </w:r>
      <w:r>
        <w:rPr>
          <w:rFonts w:ascii="Times New Roman" w:hAnsi="Times New Roman" w:cs="Times New Roman"/>
          <w:sz w:val="28"/>
          <w:szCs w:val="28"/>
        </w:rPr>
        <w:t>д</w:t>
      </w:r>
      <w:r w:rsidR="003750E5">
        <w:rPr>
          <w:rFonts w:ascii="Times New Roman" w:hAnsi="Times New Roman" w:cs="Times New Roman"/>
          <w:sz w:val="28"/>
          <w:szCs w:val="28"/>
        </w:rPr>
        <w:t xml:space="preserve">арского </w:t>
      </w:r>
      <w:r w:rsidRPr="00670B34">
        <w:rPr>
          <w:rFonts w:ascii="Times New Roman" w:hAnsi="Times New Roman" w:cs="Times New Roman"/>
          <w:sz w:val="28"/>
          <w:szCs w:val="28"/>
        </w:rPr>
        <w:t>края»</w:t>
      </w:r>
    </w:p>
    <w:p w:rsidR="00520B51" w:rsidRPr="00670B34" w:rsidRDefault="00520B51" w:rsidP="00670B34">
      <w:pPr>
        <w:tabs>
          <w:tab w:val="left" w:pos="10490"/>
          <w:tab w:val="left" w:pos="11766"/>
        </w:tabs>
        <w:spacing w:line="228" w:lineRule="auto"/>
        <w:ind w:left="1049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670B34" w:rsidRDefault="00670B34" w:rsidP="00794541">
      <w:pPr>
        <w:spacing w:line="228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70B34" w:rsidRDefault="00670B34" w:rsidP="00670B34">
      <w:pPr>
        <w:spacing w:line="228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670B34" w:rsidRDefault="00670B34" w:rsidP="00794541">
      <w:pPr>
        <w:spacing w:line="228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70B34" w:rsidRDefault="00670B34" w:rsidP="00794541">
      <w:pPr>
        <w:spacing w:line="228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94541" w:rsidRPr="002B4DE0" w:rsidRDefault="00794541" w:rsidP="00794541">
      <w:pPr>
        <w:spacing w:line="228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B4DE0">
        <w:rPr>
          <w:rFonts w:ascii="Times New Roman" w:hAnsi="Times New Roman" w:cs="Times New Roman"/>
          <w:sz w:val="28"/>
          <w:szCs w:val="28"/>
        </w:rPr>
        <w:t>Перечень</w:t>
      </w:r>
      <w:r w:rsidRPr="002B4DE0">
        <w:rPr>
          <w:rFonts w:ascii="Times New Roman" w:hAnsi="Times New Roman" w:cs="Times New Roman"/>
          <w:sz w:val="28"/>
          <w:szCs w:val="28"/>
        </w:rPr>
        <w:br/>
        <w:t>основных мероприятий муниципальной программы</w:t>
      </w:r>
    </w:p>
    <w:p w:rsidR="005336A4" w:rsidRPr="00BB6187" w:rsidRDefault="003750E5" w:rsidP="00BB6187">
      <w:pPr>
        <w:spacing w:line="228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B4DE0">
        <w:rPr>
          <w:rFonts w:ascii="Times New Roman" w:hAnsi="Times New Roman" w:cs="Times New Roman"/>
          <w:sz w:val="28"/>
          <w:szCs w:val="28"/>
        </w:rPr>
        <w:t xml:space="preserve"> </w:t>
      </w:r>
      <w:r w:rsidR="00C02107" w:rsidRPr="002B4DE0">
        <w:rPr>
          <w:rFonts w:ascii="Times New Roman" w:hAnsi="Times New Roman" w:cs="Times New Roman"/>
          <w:sz w:val="28"/>
          <w:szCs w:val="28"/>
        </w:rPr>
        <w:t xml:space="preserve">«Развитие культуры </w:t>
      </w:r>
      <w:r w:rsidR="00E87E4F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</w:t>
      </w:r>
      <w:r w:rsidR="00C02107" w:rsidRPr="002B4DE0">
        <w:rPr>
          <w:rFonts w:ascii="Times New Roman" w:hAnsi="Times New Roman" w:cs="Times New Roman"/>
          <w:sz w:val="28"/>
          <w:szCs w:val="28"/>
        </w:rPr>
        <w:t>Ленинградск</w:t>
      </w:r>
      <w:r w:rsidR="00E87E4F">
        <w:rPr>
          <w:rFonts w:ascii="Times New Roman" w:hAnsi="Times New Roman" w:cs="Times New Roman"/>
          <w:sz w:val="28"/>
          <w:szCs w:val="28"/>
        </w:rPr>
        <w:t>ий муниципальный округ Краснодарского края</w:t>
      </w:r>
      <w:r w:rsidR="00C02107" w:rsidRPr="002B4DE0">
        <w:rPr>
          <w:rFonts w:ascii="Times New Roman" w:hAnsi="Times New Roman" w:cs="Times New Roman"/>
          <w:sz w:val="28"/>
          <w:szCs w:val="28"/>
        </w:rPr>
        <w:t>»</w:t>
      </w:r>
    </w:p>
    <w:p w:rsidR="00D468DD" w:rsidRPr="002B4DE0" w:rsidRDefault="00D468DD" w:rsidP="00794541">
      <w:pPr>
        <w:ind w:left="-57" w:right="-57" w:firstLine="0"/>
        <w:jc w:val="center"/>
        <w:rPr>
          <w:rFonts w:ascii="Times New Roman" w:hAnsi="Times New Roman"/>
          <w:sz w:val="28"/>
          <w:szCs w:val="28"/>
        </w:rPr>
      </w:pPr>
    </w:p>
    <w:p w:rsidR="002B4DE0" w:rsidRDefault="002B4DE0" w:rsidP="00794541">
      <w:pPr>
        <w:ind w:left="-57" w:right="-57" w:firstLine="0"/>
        <w:jc w:val="center"/>
        <w:rPr>
          <w:rFonts w:ascii="Times New Roman" w:hAnsi="Times New Roman"/>
        </w:rPr>
      </w:pPr>
    </w:p>
    <w:tbl>
      <w:tblPr>
        <w:tblW w:w="14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2386"/>
        <w:gridCol w:w="714"/>
        <w:gridCol w:w="16"/>
        <w:gridCol w:w="1263"/>
        <w:gridCol w:w="1543"/>
        <w:gridCol w:w="14"/>
        <w:gridCol w:w="13"/>
        <w:gridCol w:w="1298"/>
        <w:gridCol w:w="992"/>
        <w:gridCol w:w="18"/>
        <w:gridCol w:w="974"/>
        <w:gridCol w:w="159"/>
        <w:gridCol w:w="1085"/>
        <w:gridCol w:w="12"/>
        <w:gridCol w:w="19"/>
        <w:gridCol w:w="1982"/>
        <w:gridCol w:w="12"/>
        <w:gridCol w:w="1728"/>
        <w:gridCol w:w="12"/>
      </w:tblGrid>
      <w:tr w:rsidR="00CB3B11" w:rsidRPr="00C002C4" w:rsidTr="004217AC">
        <w:trPr>
          <w:gridAfter w:val="1"/>
          <w:wAfter w:w="12" w:type="dxa"/>
          <w:trHeight w:val="798"/>
          <w:tblHeader/>
        </w:trPr>
        <w:tc>
          <w:tcPr>
            <w:tcW w:w="691" w:type="dxa"/>
            <w:vMerge w:val="restart"/>
            <w:shd w:val="clear" w:color="auto" w:fill="auto"/>
            <w:vAlign w:val="center"/>
          </w:tcPr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№</w:t>
            </w:r>
          </w:p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002C4">
              <w:rPr>
                <w:rFonts w:ascii="Times New Roman" w:hAnsi="Times New Roman" w:cs="Times New Roman"/>
              </w:rPr>
              <w:t>п</w:t>
            </w:r>
            <w:proofErr w:type="gramEnd"/>
            <w:r w:rsidRPr="00C002C4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386" w:type="dxa"/>
            <w:vMerge w:val="restart"/>
            <w:shd w:val="clear" w:color="auto" w:fill="auto"/>
            <w:vAlign w:val="center"/>
          </w:tcPr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  <w:shd w:val="clear" w:color="auto" w:fill="FFFFFF"/>
              </w:rPr>
              <w:t>Наименование мер</w:t>
            </w:r>
            <w:r w:rsidRPr="00C002C4">
              <w:rPr>
                <w:rFonts w:ascii="Times New Roman" w:hAnsi="Times New Roman" w:cs="Times New Roman"/>
                <w:shd w:val="clear" w:color="auto" w:fill="FFFFFF"/>
              </w:rPr>
              <w:t>о</w:t>
            </w:r>
            <w:r w:rsidRPr="00C002C4">
              <w:rPr>
                <w:rFonts w:ascii="Times New Roman" w:hAnsi="Times New Roman" w:cs="Times New Roman"/>
                <w:shd w:val="clear" w:color="auto" w:fill="FFFFFF"/>
              </w:rPr>
              <w:t>приятия</w:t>
            </w:r>
          </w:p>
        </w:tc>
        <w:tc>
          <w:tcPr>
            <w:tcW w:w="714" w:type="dxa"/>
            <w:vMerge w:val="restart"/>
            <w:vAlign w:val="center"/>
          </w:tcPr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proofErr w:type="gramStart"/>
            <w:r w:rsidRPr="00C002C4">
              <w:rPr>
                <w:rFonts w:ascii="Times New Roman" w:hAnsi="Times New Roman" w:cs="Times New Roman"/>
                <w:shd w:val="clear" w:color="auto" w:fill="FFFFFF"/>
              </w:rPr>
              <w:t>Ста-</w:t>
            </w:r>
            <w:proofErr w:type="spellStart"/>
            <w:r w:rsidRPr="00C002C4">
              <w:rPr>
                <w:rFonts w:ascii="Times New Roman" w:hAnsi="Times New Roman" w:cs="Times New Roman"/>
                <w:shd w:val="clear" w:color="auto" w:fill="FFFFFF"/>
              </w:rPr>
              <w:t>тус</w:t>
            </w:r>
            <w:proofErr w:type="spellEnd"/>
            <w:proofErr w:type="gramEnd"/>
            <w:r w:rsidRPr="00C002C4">
              <w:rPr>
                <w:rStyle w:val="affffb"/>
                <w:rFonts w:ascii="Times New Roman" w:hAnsi="Times New Roman" w:cs="Times New Roman"/>
                <w:shd w:val="clear" w:color="auto" w:fill="FFFFFF"/>
              </w:rPr>
              <w:endnoteReference w:id="1"/>
            </w:r>
          </w:p>
        </w:tc>
        <w:tc>
          <w:tcPr>
            <w:tcW w:w="1279" w:type="dxa"/>
            <w:gridSpan w:val="2"/>
            <w:vMerge w:val="restart"/>
            <w:shd w:val="clear" w:color="auto" w:fill="auto"/>
            <w:vAlign w:val="center"/>
          </w:tcPr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 xml:space="preserve">Год </w:t>
            </w:r>
            <w:r w:rsidR="001336F7" w:rsidRPr="00C002C4">
              <w:rPr>
                <w:rFonts w:ascii="Times New Roman" w:hAnsi="Times New Roman" w:cs="Times New Roman"/>
              </w:rPr>
              <w:br/>
            </w:r>
            <w:r w:rsidRPr="00C002C4">
              <w:rPr>
                <w:rFonts w:ascii="Times New Roman" w:hAnsi="Times New Roman" w:cs="Times New Roman"/>
              </w:rPr>
              <w:t>реализации</w:t>
            </w:r>
          </w:p>
        </w:tc>
        <w:tc>
          <w:tcPr>
            <w:tcW w:w="1557" w:type="dxa"/>
            <w:gridSpan w:val="2"/>
            <w:vMerge w:val="restart"/>
            <w:shd w:val="clear" w:color="auto" w:fill="auto"/>
            <w:vAlign w:val="center"/>
          </w:tcPr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C002C4">
              <w:rPr>
                <w:rFonts w:ascii="Times New Roman" w:hAnsi="Times New Roman" w:cs="Times New Roman"/>
                <w:shd w:val="clear" w:color="auto" w:fill="FFFFFF"/>
              </w:rPr>
              <w:t xml:space="preserve">Объем </w:t>
            </w:r>
            <w:r w:rsidR="001336F7" w:rsidRPr="00C002C4">
              <w:rPr>
                <w:rFonts w:ascii="Times New Roman" w:hAnsi="Times New Roman" w:cs="Times New Roman"/>
                <w:shd w:val="clear" w:color="auto" w:fill="FFFFFF"/>
              </w:rPr>
              <w:br/>
            </w:r>
            <w:r w:rsidRPr="00C002C4">
              <w:rPr>
                <w:rFonts w:ascii="Times New Roman" w:hAnsi="Times New Roman" w:cs="Times New Roman"/>
                <w:shd w:val="clear" w:color="auto" w:fill="FFFFFF"/>
              </w:rPr>
              <w:t>финансир</w:t>
            </w:r>
            <w:r w:rsidRPr="00C002C4">
              <w:rPr>
                <w:rFonts w:ascii="Times New Roman" w:hAnsi="Times New Roman" w:cs="Times New Roman"/>
                <w:shd w:val="clear" w:color="auto" w:fill="FFFFFF"/>
              </w:rPr>
              <w:t>о</w:t>
            </w:r>
            <w:r w:rsidRPr="00C002C4">
              <w:rPr>
                <w:rFonts w:ascii="Times New Roman" w:hAnsi="Times New Roman" w:cs="Times New Roman"/>
                <w:shd w:val="clear" w:color="auto" w:fill="FFFFFF"/>
              </w:rPr>
              <w:t xml:space="preserve">вания, </w:t>
            </w:r>
          </w:p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C002C4">
              <w:rPr>
                <w:rFonts w:ascii="Times New Roman" w:hAnsi="Times New Roman" w:cs="Times New Roman"/>
                <w:shd w:val="clear" w:color="auto" w:fill="FFFFFF"/>
              </w:rPr>
              <w:t>всего</w:t>
            </w:r>
          </w:p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0" w:type="dxa"/>
            <w:gridSpan w:val="9"/>
            <w:shd w:val="clear" w:color="auto" w:fill="auto"/>
            <w:vAlign w:val="center"/>
          </w:tcPr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C002C4">
              <w:rPr>
                <w:rFonts w:ascii="Times New Roman" w:hAnsi="Times New Roman" w:cs="Times New Roman"/>
                <w:shd w:val="clear" w:color="auto" w:fill="FFFFFF"/>
              </w:rPr>
              <w:t>В разрезе источников финансирования</w:t>
            </w:r>
            <w:r w:rsidRPr="00C002C4">
              <w:rPr>
                <w:rFonts w:ascii="Times New Roman" w:hAnsi="Times New Roman" w:cs="Times New Roman"/>
              </w:rPr>
              <w:t>, тыс. руб.</w:t>
            </w:r>
          </w:p>
        </w:tc>
        <w:tc>
          <w:tcPr>
            <w:tcW w:w="1982" w:type="dxa"/>
            <w:vMerge w:val="restart"/>
            <w:shd w:val="clear" w:color="auto" w:fill="auto"/>
            <w:vAlign w:val="center"/>
          </w:tcPr>
          <w:p w:rsidR="007E4160" w:rsidRPr="00C002C4" w:rsidRDefault="002C450B" w:rsidP="00B05986">
            <w:pPr>
              <w:pStyle w:val="affffc"/>
              <w:ind w:left="-57" w:right="-57"/>
              <w:jc w:val="center"/>
            </w:pPr>
            <w:r w:rsidRPr="00C002C4">
              <w:t>Непосредстве</w:t>
            </w:r>
            <w:r w:rsidRPr="00C002C4">
              <w:t>н</w:t>
            </w:r>
            <w:r w:rsidRPr="00C002C4">
              <w:t xml:space="preserve">ный результат </w:t>
            </w:r>
            <w:r w:rsidR="00CB3B11" w:rsidRPr="00C002C4">
              <w:t>реализации мер</w:t>
            </w:r>
            <w:r w:rsidR="00CB3B11" w:rsidRPr="00C002C4">
              <w:t>о</w:t>
            </w:r>
            <w:r w:rsidR="00CB3B11" w:rsidRPr="00C002C4">
              <w:t>приятий</w:t>
            </w:r>
          </w:p>
        </w:tc>
        <w:tc>
          <w:tcPr>
            <w:tcW w:w="1740" w:type="dxa"/>
            <w:gridSpan w:val="2"/>
            <w:vMerge w:val="restart"/>
            <w:shd w:val="clear" w:color="auto" w:fill="auto"/>
            <w:vAlign w:val="center"/>
          </w:tcPr>
          <w:p w:rsidR="007E4160" w:rsidRPr="00C002C4" w:rsidRDefault="007E4160" w:rsidP="00B05986">
            <w:pPr>
              <w:shd w:val="clear" w:color="auto" w:fill="FFFFFF"/>
              <w:ind w:left="-57" w:right="-57" w:firstLine="0"/>
              <w:jc w:val="center"/>
              <w:textAlignment w:val="baseline"/>
              <w:rPr>
                <w:rFonts w:ascii="Times New Roman" w:hAnsi="Times New Roman" w:cs="Times New Roman"/>
                <w:shd w:val="clear" w:color="auto" w:fill="FFFFFF"/>
              </w:rPr>
            </w:pPr>
            <w:r w:rsidRPr="00C002C4">
              <w:rPr>
                <w:rFonts w:ascii="Times New Roman" w:hAnsi="Times New Roman" w:cs="Times New Roman"/>
                <w:shd w:val="clear" w:color="auto" w:fill="FFFFFF"/>
              </w:rPr>
              <w:t>Участник</w:t>
            </w:r>
          </w:p>
          <w:p w:rsidR="007E4160" w:rsidRPr="00C002C4" w:rsidRDefault="007E4160" w:rsidP="00B05986">
            <w:pPr>
              <w:pStyle w:val="affffc"/>
              <w:ind w:left="-57" w:right="-57"/>
              <w:jc w:val="center"/>
            </w:pPr>
            <w:r w:rsidRPr="00C002C4">
              <w:rPr>
                <w:shd w:val="clear" w:color="auto" w:fill="FFFFFF"/>
              </w:rPr>
              <w:t>муниципальной программы</w:t>
            </w:r>
          </w:p>
        </w:tc>
      </w:tr>
      <w:tr w:rsidR="00CB3B11" w:rsidRPr="00C002C4" w:rsidTr="004217AC">
        <w:trPr>
          <w:gridAfter w:val="1"/>
          <w:wAfter w:w="12" w:type="dxa"/>
          <w:trHeight w:val="113"/>
          <w:tblHeader/>
        </w:trPr>
        <w:tc>
          <w:tcPr>
            <w:tcW w:w="691" w:type="dxa"/>
            <w:vMerge/>
            <w:shd w:val="clear" w:color="auto" w:fill="auto"/>
          </w:tcPr>
          <w:p w:rsidR="007E4160" w:rsidRPr="00C002C4" w:rsidRDefault="007E4160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7E4160" w:rsidRPr="00C002C4" w:rsidRDefault="007E4160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7E4160" w:rsidRPr="00C002C4" w:rsidRDefault="007E4160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vMerge/>
            <w:shd w:val="clear" w:color="auto" w:fill="auto"/>
          </w:tcPr>
          <w:p w:rsidR="007E4160" w:rsidRPr="00C002C4" w:rsidRDefault="007E4160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gridSpan w:val="2"/>
            <w:vMerge/>
            <w:shd w:val="clear" w:color="auto" w:fill="auto"/>
          </w:tcPr>
          <w:p w:rsidR="007E4160" w:rsidRPr="00C002C4" w:rsidRDefault="007E4160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E4160" w:rsidRPr="00C002C4" w:rsidRDefault="007E4160" w:rsidP="001336F7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фед</w:t>
            </w:r>
            <w:r w:rsidRPr="00C002C4">
              <w:rPr>
                <w:rFonts w:ascii="Times New Roman" w:hAnsi="Times New Roman" w:cs="Times New Roman"/>
              </w:rPr>
              <w:t>е</w:t>
            </w:r>
            <w:r w:rsidRPr="00C002C4">
              <w:rPr>
                <w:rFonts w:ascii="Times New Roman" w:hAnsi="Times New Roman" w:cs="Times New Roman"/>
              </w:rPr>
              <w:t>ральный бюджет</w:t>
            </w:r>
          </w:p>
        </w:tc>
        <w:tc>
          <w:tcPr>
            <w:tcW w:w="1275" w:type="dxa"/>
            <w:gridSpan w:val="4"/>
            <w:vAlign w:val="center"/>
          </w:tcPr>
          <w:p w:rsidR="007E4160" w:rsidRPr="00C002C4" w:rsidRDefault="007E4160" w:rsidP="001336F7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002C4">
              <w:rPr>
                <w:rFonts w:ascii="Times New Roman" w:hAnsi="Times New Roman" w:cs="Times New Roman"/>
              </w:rPr>
              <w:t>вне-бюдже</w:t>
            </w:r>
            <w:r w:rsidRPr="00C002C4">
              <w:rPr>
                <w:rFonts w:ascii="Times New Roman" w:hAnsi="Times New Roman" w:cs="Times New Roman"/>
              </w:rPr>
              <w:t>т</w:t>
            </w:r>
            <w:r w:rsidRPr="00C002C4">
              <w:rPr>
                <w:rFonts w:ascii="Times New Roman" w:hAnsi="Times New Roman" w:cs="Times New Roman"/>
              </w:rPr>
              <w:t>ные</w:t>
            </w:r>
            <w:proofErr w:type="gramEnd"/>
            <w:r w:rsidRPr="00C002C4">
              <w:rPr>
                <w:rFonts w:ascii="Times New Roman" w:hAnsi="Times New Roman" w:cs="Times New Roman"/>
              </w:rPr>
              <w:t xml:space="preserve"> исто</w:t>
            </w:r>
            <w:r w:rsidRPr="00C002C4">
              <w:rPr>
                <w:rFonts w:ascii="Times New Roman" w:hAnsi="Times New Roman" w:cs="Times New Roman"/>
              </w:rPr>
              <w:t>ч</w:t>
            </w:r>
            <w:r w:rsidRPr="00C002C4">
              <w:rPr>
                <w:rFonts w:ascii="Times New Roman" w:hAnsi="Times New Roman" w:cs="Times New Roman"/>
              </w:rPr>
              <w:t>ники</w:t>
            </w:r>
          </w:p>
        </w:tc>
        <w:tc>
          <w:tcPr>
            <w:tcW w:w="1982" w:type="dxa"/>
            <w:vMerge/>
            <w:shd w:val="clear" w:color="auto" w:fill="auto"/>
          </w:tcPr>
          <w:p w:rsidR="007E4160" w:rsidRPr="00C002C4" w:rsidRDefault="007E4160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7E4160" w:rsidRPr="00C002C4" w:rsidRDefault="007E4160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</w:tr>
      <w:tr w:rsidR="00CB3B11" w:rsidRPr="00C002C4" w:rsidTr="004217AC">
        <w:trPr>
          <w:gridAfter w:val="1"/>
          <w:wAfter w:w="12" w:type="dxa"/>
          <w:trHeight w:val="113"/>
          <w:tblHeader/>
        </w:trPr>
        <w:tc>
          <w:tcPr>
            <w:tcW w:w="691" w:type="dxa"/>
            <w:shd w:val="clear" w:color="auto" w:fill="auto"/>
            <w:vAlign w:val="center"/>
          </w:tcPr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86" w:type="dxa"/>
            <w:vAlign w:val="center"/>
          </w:tcPr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4" w:type="dxa"/>
            <w:vAlign w:val="center"/>
          </w:tcPr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7" w:type="dxa"/>
            <w:gridSpan w:val="2"/>
            <w:shd w:val="clear" w:color="auto" w:fill="auto"/>
            <w:vAlign w:val="center"/>
          </w:tcPr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40" w:type="dxa"/>
            <w:gridSpan w:val="2"/>
            <w:shd w:val="clear" w:color="auto" w:fill="auto"/>
            <w:vAlign w:val="center"/>
          </w:tcPr>
          <w:p w:rsidR="007E4160" w:rsidRPr="00C002C4" w:rsidRDefault="007E416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11</w:t>
            </w:r>
          </w:p>
        </w:tc>
      </w:tr>
      <w:tr w:rsidR="00CB3B11" w:rsidRPr="00C002C4" w:rsidTr="004217AC">
        <w:trPr>
          <w:gridAfter w:val="1"/>
          <w:wAfter w:w="12" w:type="dxa"/>
          <w:trHeight w:val="350"/>
        </w:trPr>
        <w:tc>
          <w:tcPr>
            <w:tcW w:w="691" w:type="dxa"/>
            <w:shd w:val="clear" w:color="auto" w:fill="auto"/>
          </w:tcPr>
          <w:p w:rsidR="002C450B" w:rsidRPr="00C002C4" w:rsidRDefault="002C450B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228" w:type="dxa"/>
            <w:gridSpan w:val="18"/>
            <w:shd w:val="clear" w:color="auto" w:fill="auto"/>
          </w:tcPr>
          <w:p w:rsidR="00D468DD" w:rsidRPr="00C002C4" w:rsidRDefault="002C450B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 xml:space="preserve">Организация и обеспечение </w:t>
            </w:r>
            <w:r w:rsidR="00BB6187">
              <w:rPr>
                <w:rFonts w:ascii="Times New Roman" w:hAnsi="Times New Roman" w:cs="Times New Roman"/>
              </w:rPr>
              <w:t>деятельности учреждений культуры</w:t>
            </w:r>
          </w:p>
        </w:tc>
      </w:tr>
      <w:tr w:rsidR="003E4EA6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 w:val="restart"/>
            <w:shd w:val="clear" w:color="auto" w:fill="auto"/>
          </w:tcPr>
          <w:p w:rsidR="003E4EA6" w:rsidRPr="00CF0FD5" w:rsidRDefault="003E4EA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3E4EA6" w:rsidRPr="00CF0FD5" w:rsidRDefault="003E4EA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Организация и обе</w:t>
            </w:r>
            <w:r w:rsidRPr="00CF0FD5">
              <w:rPr>
                <w:rFonts w:ascii="Times New Roman" w:hAnsi="Times New Roman" w:cs="Times New Roman"/>
              </w:rPr>
              <w:t>с</w:t>
            </w:r>
            <w:r w:rsidRPr="00CF0FD5">
              <w:rPr>
                <w:rFonts w:ascii="Times New Roman" w:hAnsi="Times New Roman" w:cs="Times New Roman"/>
              </w:rPr>
              <w:t>печение деятельности отдела культуры</w:t>
            </w:r>
          </w:p>
        </w:tc>
        <w:tc>
          <w:tcPr>
            <w:tcW w:w="714" w:type="dxa"/>
            <w:vMerge w:val="restart"/>
          </w:tcPr>
          <w:p w:rsidR="003E4EA6" w:rsidRPr="00CF0FD5" w:rsidRDefault="003E4EA6" w:rsidP="005336A4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3E4EA6" w:rsidRPr="00CF0FD5" w:rsidRDefault="003E4EA6" w:rsidP="00E87E4F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3E4EA6" w:rsidRPr="00CF0FD5" w:rsidRDefault="003E4EA6" w:rsidP="00C62F88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2 170,7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3E4EA6" w:rsidRPr="00CF0FD5" w:rsidRDefault="003E4EA6" w:rsidP="00C62F88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2 170,7</w:t>
            </w:r>
          </w:p>
        </w:tc>
        <w:tc>
          <w:tcPr>
            <w:tcW w:w="992" w:type="dxa"/>
            <w:shd w:val="clear" w:color="auto" w:fill="auto"/>
          </w:tcPr>
          <w:p w:rsidR="003E4EA6" w:rsidRPr="00CF0FD5" w:rsidRDefault="003E4EA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E4EA6" w:rsidRPr="00CF0FD5" w:rsidRDefault="003E4EA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4"/>
          </w:tcPr>
          <w:p w:rsidR="003E4EA6" w:rsidRPr="00CF0FD5" w:rsidRDefault="003E4EA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 w:val="restart"/>
            <w:shd w:val="clear" w:color="auto" w:fill="auto"/>
          </w:tcPr>
          <w:p w:rsidR="003E4EA6" w:rsidRPr="00CF0FD5" w:rsidRDefault="003E4EA6" w:rsidP="002741DE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Развитие и м</w:t>
            </w:r>
            <w:r w:rsidRPr="00CF0FD5">
              <w:rPr>
                <w:rFonts w:ascii="Times New Roman" w:hAnsi="Times New Roman" w:cs="Times New Roman"/>
              </w:rPr>
              <w:t>о</w:t>
            </w:r>
            <w:r w:rsidRPr="00CF0FD5">
              <w:rPr>
                <w:rFonts w:ascii="Times New Roman" w:hAnsi="Times New Roman" w:cs="Times New Roman"/>
              </w:rPr>
              <w:t>дернизация о</w:t>
            </w:r>
            <w:r w:rsidRPr="00CF0FD5">
              <w:rPr>
                <w:rFonts w:ascii="Times New Roman" w:hAnsi="Times New Roman" w:cs="Times New Roman"/>
              </w:rPr>
              <w:t>т</w:t>
            </w:r>
            <w:r w:rsidRPr="00CF0FD5">
              <w:rPr>
                <w:rFonts w:ascii="Times New Roman" w:hAnsi="Times New Roman" w:cs="Times New Roman"/>
              </w:rPr>
              <w:t>расли в муниц</w:t>
            </w:r>
            <w:r w:rsidRPr="00CF0FD5">
              <w:rPr>
                <w:rFonts w:ascii="Times New Roman" w:hAnsi="Times New Roman" w:cs="Times New Roman"/>
              </w:rPr>
              <w:t>и</w:t>
            </w:r>
            <w:r w:rsidRPr="00CF0FD5">
              <w:rPr>
                <w:rFonts w:ascii="Times New Roman" w:hAnsi="Times New Roman" w:cs="Times New Roman"/>
              </w:rPr>
              <w:t>пальном образ</w:t>
            </w:r>
            <w:r w:rsidRPr="00CF0FD5">
              <w:rPr>
                <w:rFonts w:ascii="Times New Roman" w:hAnsi="Times New Roman" w:cs="Times New Roman"/>
              </w:rPr>
              <w:t>о</w:t>
            </w:r>
            <w:r w:rsidRPr="00CF0FD5">
              <w:rPr>
                <w:rFonts w:ascii="Times New Roman" w:hAnsi="Times New Roman" w:cs="Times New Roman"/>
              </w:rPr>
              <w:t>вании Ленингра</w:t>
            </w:r>
            <w:r w:rsidRPr="00CF0FD5">
              <w:rPr>
                <w:rFonts w:ascii="Times New Roman" w:hAnsi="Times New Roman" w:cs="Times New Roman"/>
              </w:rPr>
              <w:t>д</w:t>
            </w:r>
            <w:r w:rsidRPr="00CF0FD5">
              <w:rPr>
                <w:rFonts w:ascii="Times New Roman" w:hAnsi="Times New Roman" w:cs="Times New Roman"/>
              </w:rPr>
              <w:t>ский муниц</w:t>
            </w:r>
            <w:r w:rsidRPr="00CF0FD5">
              <w:rPr>
                <w:rFonts w:ascii="Times New Roman" w:hAnsi="Times New Roman" w:cs="Times New Roman"/>
              </w:rPr>
              <w:t>и</w:t>
            </w:r>
            <w:r w:rsidRPr="00CF0FD5">
              <w:rPr>
                <w:rFonts w:ascii="Times New Roman" w:hAnsi="Times New Roman" w:cs="Times New Roman"/>
              </w:rPr>
              <w:t xml:space="preserve">пальный округ </w:t>
            </w:r>
            <w:r w:rsidRPr="00CF0FD5">
              <w:rPr>
                <w:rFonts w:ascii="Times New Roman" w:hAnsi="Times New Roman" w:cs="Times New Roman"/>
              </w:rPr>
              <w:lastRenderedPageBreak/>
              <w:t>Краснодарского края</w:t>
            </w:r>
          </w:p>
          <w:p w:rsidR="003E4EA6" w:rsidRPr="00CF0FD5" w:rsidRDefault="003E4EA6" w:rsidP="002741DE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3E4EA6" w:rsidRPr="00CF0FD5" w:rsidRDefault="003E4EA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lastRenderedPageBreak/>
              <w:t>Отдел культ</w:t>
            </w:r>
            <w:r w:rsidRPr="00CF0FD5">
              <w:rPr>
                <w:rFonts w:ascii="Times New Roman" w:hAnsi="Times New Roman" w:cs="Times New Roman"/>
              </w:rPr>
              <w:t>у</w:t>
            </w:r>
            <w:r w:rsidRPr="00CF0FD5">
              <w:rPr>
                <w:rFonts w:ascii="Times New Roman" w:hAnsi="Times New Roman" w:cs="Times New Roman"/>
              </w:rPr>
              <w:t>ры админ</w:t>
            </w:r>
            <w:r w:rsidRPr="00CF0FD5">
              <w:rPr>
                <w:rFonts w:ascii="Times New Roman" w:hAnsi="Times New Roman" w:cs="Times New Roman"/>
              </w:rPr>
              <w:t>и</w:t>
            </w:r>
            <w:r w:rsidRPr="00CF0FD5">
              <w:rPr>
                <w:rFonts w:ascii="Times New Roman" w:hAnsi="Times New Roman" w:cs="Times New Roman"/>
              </w:rPr>
              <w:t xml:space="preserve">страции </w:t>
            </w:r>
            <w:r>
              <w:rPr>
                <w:rFonts w:ascii="Times New Roman" w:hAnsi="Times New Roman" w:cs="Times New Roman"/>
              </w:rPr>
              <w:t>Лени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 xml:space="preserve">градского </w:t>
            </w:r>
            <w:r w:rsidRPr="00CF0FD5">
              <w:rPr>
                <w:rFonts w:ascii="Times New Roman" w:hAnsi="Times New Roman" w:cs="Times New Roman"/>
              </w:rPr>
              <w:t>м</w:t>
            </w:r>
            <w:r w:rsidRPr="00CF0FD5">
              <w:rPr>
                <w:rFonts w:ascii="Times New Roman" w:hAnsi="Times New Roman" w:cs="Times New Roman"/>
              </w:rPr>
              <w:t>у</w:t>
            </w:r>
            <w:r w:rsidRPr="00CF0FD5">
              <w:rPr>
                <w:rFonts w:ascii="Times New Roman" w:hAnsi="Times New Roman" w:cs="Times New Roman"/>
              </w:rPr>
              <w:t xml:space="preserve">ниципального </w:t>
            </w:r>
            <w:r>
              <w:rPr>
                <w:rFonts w:ascii="Times New Roman" w:hAnsi="Times New Roman" w:cs="Times New Roman"/>
              </w:rPr>
              <w:t xml:space="preserve">округа </w:t>
            </w:r>
          </w:p>
          <w:p w:rsidR="003E4EA6" w:rsidRPr="00CF0FD5" w:rsidRDefault="003E4EA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  <w:p w:rsidR="003E4EA6" w:rsidRPr="00CF0FD5" w:rsidRDefault="003E4EA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E4EA6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3E4EA6" w:rsidRPr="00C002C4" w:rsidRDefault="003E4EA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3E4EA6" w:rsidRPr="00C002C4" w:rsidRDefault="003E4EA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3E4EA6" w:rsidRPr="00C002C4" w:rsidRDefault="003E4EA6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3E4EA6" w:rsidRPr="00C002C4" w:rsidRDefault="003E4EA6" w:rsidP="00E87E4F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C002C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3E4EA6" w:rsidRPr="008D762E" w:rsidRDefault="003E4EA6" w:rsidP="00574812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8D762E">
              <w:rPr>
                <w:rFonts w:ascii="Times New Roman" w:hAnsi="Times New Roman" w:cs="Times New Roman"/>
              </w:rPr>
              <w:t>1 6</w:t>
            </w:r>
            <w:r w:rsidR="00574812" w:rsidRPr="008D762E">
              <w:rPr>
                <w:rFonts w:ascii="Times New Roman" w:hAnsi="Times New Roman" w:cs="Times New Roman"/>
              </w:rPr>
              <w:t>48</w:t>
            </w:r>
            <w:r w:rsidRPr="008D762E">
              <w:rPr>
                <w:rFonts w:ascii="Times New Roman" w:hAnsi="Times New Roman" w:cs="Times New Roman"/>
              </w:rPr>
              <w:t>,</w:t>
            </w:r>
            <w:r w:rsidR="00574812" w:rsidRPr="008D762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3E4EA6" w:rsidRPr="008D762E" w:rsidRDefault="00574812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8D762E">
              <w:rPr>
                <w:rFonts w:ascii="Times New Roman" w:hAnsi="Times New Roman" w:cs="Times New Roman"/>
              </w:rPr>
              <w:t>1 648,7</w:t>
            </w:r>
          </w:p>
        </w:tc>
        <w:tc>
          <w:tcPr>
            <w:tcW w:w="992" w:type="dxa"/>
            <w:shd w:val="clear" w:color="auto" w:fill="auto"/>
          </w:tcPr>
          <w:p w:rsidR="003E4EA6" w:rsidRPr="00C002C4" w:rsidRDefault="003E4EA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E4EA6" w:rsidRPr="00C002C4" w:rsidRDefault="003E4EA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4"/>
          </w:tcPr>
          <w:p w:rsidR="003E4EA6" w:rsidRPr="00C002C4" w:rsidRDefault="003E4EA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3E4EA6" w:rsidRPr="00C002C4" w:rsidRDefault="003E4EA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3E4EA6" w:rsidRPr="00C002C4" w:rsidRDefault="003E4EA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E4EA6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3E4EA6" w:rsidRPr="00C002C4" w:rsidRDefault="003E4EA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3E4EA6" w:rsidRPr="00C002C4" w:rsidRDefault="003E4EA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3E4EA6" w:rsidRPr="00C002C4" w:rsidRDefault="003E4EA6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3E4EA6" w:rsidRPr="00C002C4" w:rsidRDefault="003E4EA6" w:rsidP="00E87E4F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C002C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3E4EA6" w:rsidRPr="00F07593" w:rsidRDefault="00A85F6A" w:rsidP="009C25F9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F07593">
              <w:rPr>
                <w:rFonts w:ascii="Times New Roman" w:hAnsi="Times New Roman" w:cs="Times New Roman"/>
              </w:rPr>
              <w:t>1 639,6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3E4EA6" w:rsidRPr="00F07593" w:rsidRDefault="00A85F6A" w:rsidP="009C25F9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F07593">
              <w:rPr>
                <w:rFonts w:ascii="Times New Roman" w:hAnsi="Times New Roman" w:cs="Times New Roman"/>
              </w:rPr>
              <w:t>1 639,6</w:t>
            </w:r>
          </w:p>
        </w:tc>
        <w:tc>
          <w:tcPr>
            <w:tcW w:w="992" w:type="dxa"/>
            <w:shd w:val="clear" w:color="auto" w:fill="auto"/>
          </w:tcPr>
          <w:p w:rsidR="003E4EA6" w:rsidRPr="00C002C4" w:rsidRDefault="003E4EA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E4EA6" w:rsidRPr="00C002C4" w:rsidRDefault="003E4EA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4"/>
          </w:tcPr>
          <w:p w:rsidR="003E4EA6" w:rsidRPr="00C002C4" w:rsidRDefault="003E4EA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3E4EA6" w:rsidRPr="00C002C4" w:rsidRDefault="003E4EA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3E4EA6" w:rsidRPr="00C002C4" w:rsidRDefault="003E4EA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E4EA6" w:rsidRPr="00C002C4" w:rsidTr="004217AC">
        <w:trPr>
          <w:gridAfter w:val="1"/>
          <w:wAfter w:w="12" w:type="dxa"/>
          <w:trHeight w:val="250"/>
        </w:trPr>
        <w:tc>
          <w:tcPr>
            <w:tcW w:w="691" w:type="dxa"/>
            <w:vMerge/>
            <w:shd w:val="clear" w:color="auto" w:fill="auto"/>
          </w:tcPr>
          <w:p w:rsidR="003E4EA6" w:rsidRPr="00C002C4" w:rsidRDefault="003E4EA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3E4EA6" w:rsidRPr="00C002C4" w:rsidRDefault="003E4EA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3E4EA6" w:rsidRPr="00C002C4" w:rsidRDefault="003E4EA6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3E4EA6" w:rsidRDefault="003E4EA6" w:rsidP="003E4EA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3E4EA6" w:rsidRPr="00F07593" w:rsidRDefault="00A85F6A" w:rsidP="00A24D15">
            <w:pPr>
              <w:ind w:left="-57" w:right="-57" w:hanging="36"/>
              <w:jc w:val="center"/>
              <w:rPr>
                <w:rFonts w:ascii="Times New Roman" w:hAnsi="Times New Roman" w:cs="Times New Roman"/>
              </w:rPr>
            </w:pPr>
            <w:r w:rsidRPr="00F07593">
              <w:rPr>
                <w:rFonts w:ascii="Times New Roman" w:hAnsi="Times New Roman" w:cs="Times New Roman"/>
              </w:rPr>
              <w:t>1 639,6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3E4EA6" w:rsidRPr="00F07593" w:rsidRDefault="00A85F6A" w:rsidP="00A24D15">
            <w:pPr>
              <w:ind w:left="-57" w:right="-57" w:hanging="33"/>
              <w:jc w:val="center"/>
              <w:rPr>
                <w:rFonts w:ascii="Times New Roman" w:hAnsi="Times New Roman" w:cs="Times New Roman"/>
              </w:rPr>
            </w:pPr>
            <w:r w:rsidRPr="00F07593">
              <w:rPr>
                <w:rFonts w:ascii="Times New Roman" w:hAnsi="Times New Roman" w:cs="Times New Roman"/>
              </w:rPr>
              <w:t>1 639,6</w:t>
            </w:r>
          </w:p>
        </w:tc>
        <w:tc>
          <w:tcPr>
            <w:tcW w:w="992" w:type="dxa"/>
            <w:shd w:val="clear" w:color="auto" w:fill="auto"/>
          </w:tcPr>
          <w:p w:rsidR="003E4EA6" w:rsidRPr="00CC548E" w:rsidRDefault="003E4EA6" w:rsidP="00B0598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3E4EA6" w:rsidRPr="00C002C4" w:rsidRDefault="003E4EA6" w:rsidP="00B0598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4"/>
          </w:tcPr>
          <w:p w:rsidR="003E4EA6" w:rsidRPr="00C002C4" w:rsidRDefault="003E4EA6" w:rsidP="00B0598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3E4EA6" w:rsidRPr="00C002C4" w:rsidRDefault="003E4EA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3E4EA6" w:rsidRPr="00C002C4" w:rsidRDefault="003E4EA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E4EA6" w:rsidRPr="00C002C4" w:rsidTr="004217AC">
        <w:trPr>
          <w:gridAfter w:val="1"/>
          <w:wAfter w:w="12" w:type="dxa"/>
          <w:trHeight w:val="832"/>
        </w:trPr>
        <w:tc>
          <w:tcPr>
            <w:tcW w:w="691" w:type="dxa"/>
            <w:vMerge/>
            <w:shd w:val="clear" w:color="auto" w:fill="auto"/>
          </w:tcPr>
          <w:p w:rsidR="003E4EA6" w:rsidRPr="00C002C4" w:rsidRDefault="003E4EA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3E4EA6" w:rsidRPr="00C002C4" w:rsidRDefault="003E4EA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3E4EA6" w:rsidRPr="00C002C4" w:rsidRDefault="003E4EA6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3E4EA6" w:rsidRDefault="003E4EA6" w:rsidP="003E4EA6">
            <w:pPr>
              <w:ind w:left="-57" w:right="-57" w:hanging="14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3E4EA6" w:rsidRPr="008D762E" w:rsidRDefault="00F07593" w:rsidP="00574812">
            <w:pPr>
              <w:ind w:left="-57" w:right="-57" w:hanging="36"/>
              <w:jc w:val="center"/>
              <w:rPr>
                <w:rFonts w:ascii="Times New Roman" w:hAnsi="Times New Roman" w:cs="Times New Roman"/>
              </w:rPr>
            </w:pPr>
            <w:r w:rsidRPr="008D762E">
              <w:rPr>
                <w:rFonts w:ascii="Times New Roman" w:hAnsi="Times New Roman" w:cs="Times New Roman"/>
              </w:rPr>
              <w:t>7 0</w:t>
            </w:r>
            <w:r w:rsidR="00574812" w:rsidRPr="008D762E">
              <w:rPr>
                <w:rFonts w:ascii="Times New Roman" w:hAnsi="Times New Roman" w:cs="Times New Roman"/>
              </w:rPr>
              <w:t>98</w:t>
            </w:r>
            <w:r w:rsidRPr="008D762E">
              <w:rPr>
                <w:rFonts w:ascii="Times New Roman" w:hAnsi="Times New Roman" w:cs="Times New Roman"/>
              </w:rPr>
              <w:t>,</w:t>
            </w:r>
            <w:r w:rsidR="00574812" w:rsidRPr="008D762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3E4EA6" w:rsidRPr="008D762E" w:rsidRDefault="00574812" w:rsidP="00A24D15">
            <w:pPr>
              <w:ind w:left="-57" w:right="-57" w:hanging="33"/>
              <w:jc w:val="center"/>
              <w:rPr>
                <w:rFonts w:ascii="Times New Roman" w:hAnsi="Times New Roman" w:cs="Times New Roman"/>
              </w:rPr>
            </w:pPr>
            <w:r w:rsidRPr="008D762E">
              <w:rPr>
                <w:rFonts w:ascii="Times New Roman" w:hAnsi="Times New Roman" w:cs="Times New Roman"/>
              </w:rPr>
              <w:t>7 098,6</w:t>
            </w:r>
            <w:bookmarkStart w:id="1" w:name="_GoBack"/>
            <w:bookmarkEnd w:id="1"/>
          </w:p>
        </w:tc>
        <w:tc>
          <w:tcPr>
            <w:tcW w:w="992" w:type="dxa"/>
            <w:shd w:val="clear" w:color="auto" w:fill="auto"/>
          </w:tcPr>
          <w:p w:rsidR="003E4EA6" w:rsidRPr="00CC548E" w:rsidRDefault="003E4EA6" w:rsidP="00B0598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3E4EA6" w:rsidRPr="00C002C4" w:rsidRDefault="003E4EA6" w:rsidP="00B0598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4"/>
          </w:tcPr>
          <w:p w:rsidR="003E4EA6" w:rsidRPr="00C002C4" w:rsidRDefault="003E4EA6" w:rsidP="00B0598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3E4EA6" w:rsidRPr="00C002C4" w:rsidRDefault="003E4EA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3E4EA6" w:rsidRPr="00C002C4" w:rsidRDefault="003E4EA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523566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 w:val="restart"/>
            <w:shd w:val="clear" w:color="auto" w:fill="auto"/>
          </w:tcPr>
          <w:p w:rsidR="00523566" w:rsidRPr="00C002C4" w:rsidRDefault="0052356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lastRenderedPageBreak/>
              <w:t>1.2.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523566" w:rsidRPr="00CF0FD5" w:rsidRDefault="0052356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i/>
              </w:rPr>
            </w:pPr>
            <w:r w:rsidRPr="00CF0FD5">
              <w:rPr>
                <w:rFonts w:ascii="Times New Roman" w:hAnsi="Times New Roman" w:cs="Times New Roman"/>
              </w:rPr>
              <w:t>Организация и обе</w:t>
            </w:r>
            <w:r w:rsidRPr="00CF0FD5">
              <w:rPr>
                <w:rFonts w:ascii="Times New Roman" w:hAnsi="Times New Roman" w:cs="Times New Roman"/>
              </w:rPr>
              <w:t>с</w:t>
            </w:r>
            <w:r w:rsidRPr="00CF0FD5">
              <w:rPr>
                <w:rFonts w:ascii="Times New Roman" w:hAnsi="Times New Roman" w:cs="Times New Roman"/>
              </w:rPr>
              <w:t>печение деятельности МБУ ДОД ДМШ ст. Ленинградской, МБУ ДО ДШИ ст. Крыло</w:t>
            </w:r>
            <w:r w:rsidRPr="00CF0FD5">
              <w:rPr>
                <w:rFonts w:ascii="Times New Roman" w:hAnsi="Times New Roman" w:cs="Times New Roman"/>
              </w:rPr>
              <w:t>в</w:t>
            </w:r>
            <w:r w:rsidRPr="00CF0FD5">
              <w:rPr>
                <w:rFonts w:ascii="Times New Roman" w:hAnsi="Times New Roman" w:cs="Times New Roman"/>
              </w:rPr>
              <w:t>ской, МБУ ДОД ДХШ станицы Л</w:t>
            </w:r>
            <w:r w:rsidRPr="00CF0FD5">
              <w:rPr>
                <w:rFonts w:ascii="Times New Roman" w:hAnsi="Times New Roman" w:cs="Times New Roman"/>
              </w:rPr>
              <w:t>е</w:t>
            </w:r>
            <w:r w:rsidRPr="00CF0FD5">
              <w:rPr>
                <w:rFonts w:ascii="Times New Roman" w:hAnsi="Times New Roman" w:cs="Times New Roman"/>
              </w:rPr>
              <w:t>нинградской (в ра</w:t>
            </w:r>
            <w:r w:rsidRPr="00CF0FD5">
              <w:rPr>
                <w:rFonts w:ascii="Times New Roman" w:hAnsi="Times New Roman" w:cs="Times New Roman"/>
              </w:rPr>
              <w:t>м</w:t>
            </w:r>
            <w:r w:rsidRPr="00CF0FD5">
              <w:rPr>
                <w:rFonts w:ascii="Times New Roman" w:hAnsi="Times New Roman" w:cs="Times New Roman"/>
              </w:rPr>
              <w:t>ках выполнения м</w:t>
            </w:r>
            <w:r w:rsidRPr="00CF0FD5">
              <w:rPr>
                <w:rFonts w:ascii="Times New Roman" w:hAnsi="Times New Roman" w:cs="Times New Roman"/>
              </w:rPr>
              <w:t>у</w:t>
            </w:r>
            <w:r w:rsidRPr="00CF0FD5">
              <w:rPr>
                <w:rFonts w:ascii="Times New Roman" w:hAnsi="Times New Roman" w:cs="Times New Roman"/>
              </w:rPr>
              <w:t>ниципального зад</w:t>
            </w:r>
            <w:r w:rsidRPr="00CF0FD5">
              <w:rPr>
                <w:rFonts w:ascii="Times New Roman" w:hAnsi="Times New Roman" w:cs="Times New Roman"/>
              </w:rPr>
              <w:t>а</w:t>
            </w:r>
            <w:r w:rsidRPr="00CF0FD5">
              <w:rPr>
                <w:rFonts w:ascii="Times New Roman" w:hAnsi="Times New Roman" w:cs="Times New Roman"/>
              </w:rPr>
              <w:t>ния 1)</w:t>
            </w:r>
          </w:p>
        </w:tc>
        <w:tc>
          <w:tcPr>
            <w:tcW w:w="714" w:type="dxa"/>
            <w:vMerge w:val="restart"/>
            <w:shd w:val="clear" w:color="auto" w:fill="auto"/>
          </w:tcPr>
          <w:p w:rsidR="00523566" w:rsidRPr="00CF0FD5" w:rsidRDefault="0052356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523566" w:rsidRPr="00CF0FD5" w:rsidRDefault="00523566" w:rsidP="00AA006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523566" w:rsidRPr="000519D4" w:rsidRDefault="00523566" w:rsidP="00854D47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68 701,7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523566" w:rsidRPr="000519D4" w:rsidRDefault="00523566" w:rsidP="00514DCC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68 701,7</w:t>
            </w:r>
          </w:p>
        </w:tc>
        <w:tc>
          <w:tcPr>
            <w:tcW w:w="992" w:type="dxa"/>
            <w:shd w:val="clear" w:color="auto" w:fill="auto"/>
          </w:tcPr>
          <w:p w:rsidR="00523566" w:rsidRPr="00CF0FD5" w:rsidRDefault="0052356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23566" w:rsidRPr="00CF0FD5" w:rsidRDefault="0052356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523566" w:rsidRPr="00CF0FD5" w:rsidRDefault="0052356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 w:val="restart"/>
            <w:shd w:val="clear" w:color="auto" w:fill="auto"/>
          </w:tcPr>
          <w:p w:rsidR="00523566" w:rsidRPr="00CF0FD5" w:rsidRDefault="0052356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Организация и обеспечение де</w:t>
            </w:r>
            <w:r w:rsidRPr="00CF0FD5">
              <w:rPr>
                <w:rFonts w:ascii="Times New Roman" w:hAnsi="Times New Roman" w:cs="Times New Roman"/>
              </w:rPr>
              <w:t>я</w:t>
            </w:r>
            <w:r w:rsidRPr="00CF0FD5">
              <w:rPr>
                <w:rFonts w:ascii="Times New Roman" w:hAnsi="Times New Roman" w:cs="Times New Roman"/>
              </w:rPr>
              <w:t>тельности учр</w:t>
            </w:r>
            <w:r w:rsidRPr="00CF0FD5">
              <w:rPr>
                <w:rFonts w:ascii="Times New Roman" w:hAnsi="Times New Roman" w:cs="Times New Roman"/>
              </w:rPr>
              <w:t>е</w:t>
            </w:r>
            <w:r w:rsidRPr="00CF0FD5">
              <w:rPr>
                <w:rFonts w:ascii="Times New Roman" w:hAnsi="Times New Roman" w:cs="Times New Roman"/>
              </w:rPr>
              <w:t>ждений культуры</w:t>
            </w: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523566" w:rsidRPr="00CF0FD5" w:rsidRDefault="00523566" w:rsidP="00FB3A6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Отдел культ</w:t>
            </w:r>
            <w:r w:rsidRPr="00CF0FD5">
              <w:rPr>
                <w:rFonts w:ascii="Times New Roman" w:hAnsi="Times New Roman" w:cs="Times New Roman"/>
              </w:rPr>
              <w:t>у</w:t>
            </w:r>
            <w:r w:rsidRPr="00CF0FD5">
              <w:rPr>
                <w:rFonts w:ascii="Times New Roman" w:hAnsi="Times New Roman" w:cs="Times New Roman"/>
              </w:rPr>
              <w:t>ры админ</w:t>
            </w:r>
            <w:r w:rsidRPr="00CF0FD5">
              <w:rPr>
                <w:rFonts w:ascii="Times New Roman" w:hAnsi="Times New Roman" w:cs="Times New Roman"/>
              </w:rPr>
              <w:t>и</w:t>
            </w:r>
            <w:r w:rsidRPr="00CF0FD5">
              <w:rPr>
                <w:rFonts w:ascii="Times New Roman" w:hAnsi="Times New Roman" w:cs="Times New Roman"/>
              </w:rPr>
              <w:t xml:space="preserve">страции </w:t>
            </w: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нинградского </w:t>
            </w:r>
            <w:r w:rsidRPr="00CF0FD5">
              <w:rPr>
                <w:rFonts w:ascii="Times New Roman" w:hAnsi="Times New Roman" w:cs="Times New Roman"/>
              </w:rPr>
              <w:t>муниципал</w:t>
            </w:r>
            <w:r w:rsidRPr="00CF0FD5">
              <w:rPr>
                <w:rFonts w:ascii="Times New Roman" w:hAnsi="Times New Roman" w:cs="Times New Roman"/>
              </w:rPr>
              <w:t>ь</w:t>
            </w:r>
            <w:r w:rsidRPr="00CF0FD5">
              <w:rPr>
                <w:rFonts w:ascii="Times New Roman" w:hAnsi="Times New Roman" w:cs="Times New Roman"/>
              </w:rPr>
              <w:t xml:space="preserve">ного </w:t>
            </w:r>
            <w:r>
              <w:rPr>
                <w:rFonts w:ascii="Times New Roman" w:hAnsi="Times New Roman" w:cs="Times New Roman"/>
              </w:rPr>
              <w:t>округа</w:t>
            </w:r>
            <w:r w:rsidRPr="00CF0FD5">
              <w:rPr>
                <w:rFonts w:ascii="Times New Roman" w:hAnsi="Times New Roman" w:cs="Times New Roman"/>
              </w:rPr>
              <w:t>, МБУ ДОД ДМШ ст. Л</w:t>
            </w:r>
            <w:r w:rsidRPr="00CF0FD5">
              <w:rPr>
                <w:rFonts w:ascii="Times New Roman" w:hAnsi="Times New Roman" w:cs="Times New Roman"/>
              </w:rPr>
              <w:t>е</w:t>
            </w:r>
            <w:r w:rsidRPr="00CF0FD5">
              <w:rPr>
                <w:rFonts w:ascii="Times New Roman" w:hAnsi="Times New Roman" w:cs="Times New Roman"/>
              </w:rPr>
              <w:t>нинградской, МБУ ДО ДШИ ст. Крыловской, МБУ ДОД ДХШ ст. Л</w:t>
            </w:r>
            <w:r w:rsidRPr="00CF0FD5">
              <w:rPr>
                <w:rFonts w:ascii="Times New Roman" w:hAnsi="Times New Roman" w:cs="Times New Roman"/>
              </w:rPr>
              <w:t>е</w:t>
            </w:r>
            <w:r w:rsidRPr="00CF0FD5">
              <w:rPr>
                <w:rFonts w:ascii="Times New Roman" w:hAnsi="Times New Roman" w:cs="Times New Roman"/>
              </w:rPr>
              <w:t>нинградской</w:t>
            </w:r>
          </w:p>
        </w:tc>
      </w:tr>
      <w:tr w:rsidR="00523566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523566" w:rsidRPr="00C002C4" w:rsidRDefault="0052356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523566" w:rsidRPr="00C002C4" w:rsidRDefault="0052356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523566" w:rsidRPr="00C002C4" w:rsidRDefault="00523566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523566" w:rsidRPr="00C002C4" w:rsidRDefault="00523566" w:rsidP="00AA006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523566" w:rsidRPr="000519D4" w:rsidRDefault="00523566" w:rsidP="001B1A9E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70 506,6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523566" w:rsidRPr="000519D4" w:rsidRDefault="0052356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70 506,6</w:t>
            </w:r>
          </w:p>
        </w:tc>
        <w:tc>
          <w:tcPr>
            <w:tcW w:w="992" w:type="dxa"/>
            <w:shd w:val="clear" w:color="auto" w:fill="auto"/>
          </w:tcPr>
          <w:p w:rsidR="00523566" w:rsidRPr="00C002C4" w:rsidRDefault="0052356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23566" w:rsidRPr="00C002C4" w:rsidRDefault="0052356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</w:tcPr>
          <w:p w:rsidR="00523566" w:rsidRPr="00C002C4" w:rsidRDefault="0052356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523566" w:rsidRPr="00C002C4" w:rsidRDefault="0052356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523566" w:rsidRPr="00C002C4" w:rsidRDefault="0052356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523566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523566" w:rsidRPr="00C002C4" w:rsidRDefault="0052356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523566" w:rsidRPr="00C002C4" w:rsidRDefault="0052356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523566" w:rsidRPr="00C002C4" w:rsidRDefault="00523566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523566" w:rsidRPr="00C002C4" w:rsidRDefault="00523566" w:rsidP="00AA006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523566" w:rsidRPr="00F07593" w:rsidRDefault="003F28BD" w:rsidP="00485F5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F07593">
              <w:rPr>
                <w:rFonts w:ascii="Times New Roman" w:hAnsi="Times New Roman" w:cs="Times New Roman"/>
              </w:rPr>
              <w:t>73 326,0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523566" w:rsidRPr="00F07593" w:rsidRDefault="003F28BD" w:rsidP="006F1425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F07593">
              <w:rPr>
                <w:rFonts w:ascii="Times New Roman" w:hAnsi="Times New Roman" w:cs="Times New Roman"/>
              </w:rPr>
              <w:t>73 326,0</w:t>
            </w:r>
          </w:p>
        </w:tc>
        <w:tc>
          <w:tcPr>
            <w:tcW w:w="992" w:type="dxa"/>
            <w:shd w:val="clear" w:color="auto" w:fill="auto"/>
          </w:tcPr>
          <w:p w:rsidR="00523566" w:rsidRPr="00C002C4" w:rsidRDefault="0052356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23566" w:rsidRPr="00C002C4" w:rsidRDefault="0052356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</w:tcPr>
          <w:p w:rsidR="00523566" w:rsidRPr="00C002C4" w:rsidRDefault="0052356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523566" w:rsidRPr="00C002C4" w:rsidRDefault="0052356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523566" w:rsidRPr="00C002C4" w:rsidRDefault="0052356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523566" w:rsidRPr="00C002C4" w:rsidTr="004217AC">
        <w:trPr>
          <w:gridAfter w:val="1"/>
          <w:wAfter w:w="12" w:type="dxa"/>
          <w:trHeight w:val="167"/>
        </w:trPr>
        <w:tc>
          <w:tcPr>
            <w:tcW w:w="691" w:type="dxa"/>
            <w:vMerge/>
            <w:shd w:val="clear" w:color="auto" w:fill="auto"/>
          </w:tcPr>
          <w:p w:rsidR="00523566" w:rsidRPr="00C002C4" w:rsidRDefault="0052356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523566" w:rsidRPr="00C002C4" w:rsidRDefault="0052356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523566" w:rsidRPr="00C002C4" w:rsidRDefault="00523566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523566" w:rsidRDefault="00523566" w:rsidP="0052356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523566" w:rsidRPr="00F07593" w:rsidRDefault="003F28BD" w:rsidP="00523566">
            <w:pPr>
              <w:ind w:left="-57" w:right="-57" w:hanging="36"/>
              <w:jc w:val="center"/>
              <w:rPr>
                <w:rFonts w:ascii="Times New Roman" w:hAnsi="Times New Roman" w:cs="Times New Roman"/>
              </w:rPr>
            </w:pPr>
            <w:r w:rsidRPr="00F07593">
              <w:rPr>
                <w:rFonts w:ascii="Times New Roman" w:hAnsi="Times New Roman" w:cs="Times New Roman"/>
              </w:rPr>
              <w:t>76 259,0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523566" w:rsidRPr="00F07593" w:rsidRDefault="003F28BD" w:rsidP="00523566">
            <w:pPr>
              <w:ind w:left="-57" w:right="-57" w:hanging="33"/>
              <w:jc w:val="center"/>
              <w:rPr>
                <w:rFonts w:ascii="Times New Roman" w:hAnsi="Times New Roman" w:cs="Times New Roman"/>
              </w:rPr>
            </w:pPr>
            <w:r w:rsidRPr="00F07593">
              <w:rPr>
                <w:rFonts w:ascii="Times New Roman" w:hAnsi="Times New Roman" w:cs="Times New Roman"/>
              </w:rPr>
              <w:t>76 259,0</w:t>
            </w:r>
          </w:p>
        </w:tc>
        <w:tc>
          <w:tcPr>
            <w:tcW w:w="992" w:type="dxa"/>
            <w:shd w:val="clear" w:color="auto" w:fill="auto"/>
          </w:tcPr>
          <w:p w:rsidR="00523566" w:rsidRPr="00C002C4" w:rsidRDefault="00523566" w:rsidP="00B05986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523566" w:rsidRPr="00C002C4" w:rsidRDefault="00523566" w:rsidP="00B05986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523566" w:rsidRPr="00C002C4" w:rsidRDefault="00523566" w:rsidP="00B05986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523566" w:rsidRPr="00C002C4" w:rsidRDefault="0052356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523566" w:rsidRPr="00C002C4" w:rsidRDefault="0052356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523566" w:rsidRPr="00C002C4" w:rsidTr="004217AC">
        <w:trPr>
          <w:gridAfter w:val="1"/>
          <w:wAfter w:w="12" w:type="dxa"/>
          <w:trHeight w:val="3105"/>
        </w:trPr>
        <w:tc>
          <w:tcPr>
            <w:tcW w:w="691" w:type="dxa"/>
            <w:vMerge/>
            <w:shd w:val="clear" w:color="auto" w:fill="auto"/>
          </w:tcPr>
          <w:p w:rsidR="00523566" w:rsidRPr="00C002C4" w:rsidRDefault="00523566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523566" w:rsidRPr="00C002C4" w:rsidRDefault="0052356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523566" w:rsidRPr="00C002C4" w:rsidRDefault="00523566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523566" w:rsidRDefault="003F28BD" w:rsidP="00523566">
            <w:pPr>
              <w:ind w:left="-57" w:right="-57" w:hanging="1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="00523566" w:rsidRPr="00C002C4">
              <w:rPr>
                <w:rFonts w:ascii="Times New Roman" w:hAnsi="Times New Roman" w:cs="Times New Roman"/>
                <w:color w:val="000000"/>
              </w:rPr>
              <w:t>сего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523566" w:rsidRDefault="00F07593" w:rsidP="00F07593">
            <w:pPr>
              <w:ind w:left="-57" w:right="-57" w:hanging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288 793,3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523566" w:rsidRDefault="00F07593" w:rsidP="009858CF">
            <w:pPr>
              <w:ind w:left="-57" w:right="-57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288 793,3</w:t>
            </w:r>
          </w:p>
        </w:tc>
        <w:tc>
          <w:tcPr>
            <w:tcW w:w="992" w:type="dxa"/>
            <w:shd w:val="clear" w:color="auto" w:fill="auto"/>
          </w:tcPr>
          <w:p w:rsidR="00523566" w:rsidRPr="00C002C4" w:rsidRDefault="00523566" w:rsidP="00B05986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523566" w:rsidRPr="00C002C4" w:rsidRDefault="00523566" w:rsidP="00B05986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523566" w:rsidRPr="00C002C4" w:rsidRDefault="00523566" w:rsidP="00B05986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523566" w:rsidRPr="00C002C4" w:rsidRDefault="0052356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523566" w:rsidRPr="00C002C4" w:rsidRDefault="00523566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523566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 w:val="restart"/>
            <w:shd w:val="clear" w:color="auto" w:fill="auto"/>
          </w:tcPr>
          <w:p w:rsidR="00523566" w:rsidRPr="00C002C4" w:rsidRDefault="00523566" w:rsidP="009046C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1.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C002C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523566" w:rsidRPr="00C002C4" w:rsidRDefault="00523566" w:rsidP="00720AD2">
            <w:pPr>
              <w:ind w:left="-57" w:right="-57" w:firstLine="0"/>
              <w:jc w:val="left"/>
              <w:rPr>
                <w:rFonts w:ascii="Times New Roman" w:hAnsi="Times New Roman" w:cs="Times New Roman"/>
                <w:i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Организация и обе</w:t>
            </w:r>
            <w:r w:rsidRPr="00C002C4">
              <w:rPr>
                <w:rFonts w:ascii="Times New Roman" w:hAnsi="Times New Roman" w:cs="Times New Roman"/>
                <w:color w:val="000000"/>
              </w:rPr>
              <w:t>с</w:t>
            </w:r>
            <w:r w:rsidRPr="00C002C4">
              <w:rPr>
                <w:rFonts w:ascii="Times New Roman" w:hAnsi="Times New Roman" w:cs="Times New Roman"/>
                <w:color w:val="000000"/>
              </w:rPr>
              <w:t>печение деятельности МБУ</w:t>
            </w:r>
            <w:r>
              <w:rPr>
                <w:rFonts w:ascii="Times New Roman" w:hAnsi="Times New Roman" w:cs="Times New Roman"/>
                <w:color w:val="000000"/>
              </w:rPr>
              <w:t>К «Центр тво</w:t>
            </w:r>
            <w:r>
              <w:rPr>
                <w:rFonts w:ascii="Times New Roman" w:hAnsi="Times New Roman" w:cs="Times New Roman"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 xml:space="preserve">чества и искусства» </w:t>
            </w:r>
          </w:p>
        </w:tc>
        <w:tc>
          <w:tcPr>
            <w:tcW w:w="714" w:type="dxa"/>
            <w:vMerge w:val="restart"/>
          </w:tcPr>
          <w:p w:rsidR="00523566" w:rsidRPr="00C002C4" w:rsidRDefault="00523566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523566" w:rsidRPr="00C002C4" w:rsidRDefault="00523566" w:rsidP="00CF0FD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523566" w:rsidRPr="000519D4" w:rsidRDefault="00523566" w:rsidP="00346D6A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117 725,3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523566" w:rsidRPr="000519D4" w:rsidRDefault="00523566" w:rsidP="00346D6A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117 725,3</w:t>
            </w:r>
          </w:p>
        </w:tc>
        <w:tc>
          <w:tcPr>
            <w:tcW w:w="992" w:type="dxa"/>
            <w:shd w:val="clear" w:color="auto" w:fill="auto"/>
          </w:tcPr>
          <w:p w:rsidR="00523566" w:rsidRPr="00C002C4" w:rsidRDefault="00523566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523566" w:rsidRPr="00C002C4" w:rsidRDefault="00523566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523566" w:rsidRPr="00C002C4" w:rsidRDefault="00523566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 w:val="restart"/>
            <w:shd w:val="clear" w:color="auto" w:fill="auto"/>
          </w:tcPr>
          <w:p w:rsidR="00523566" w:rsidRPr="00C002C4" w:rsidRDefault="00523566" w:rsidP="00FC4C4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Организация и обеспечение де</w:t>
            </w:r>
            <w:r w:rsidRPr="00C002C4">
              <w:rPr>
                <w:rFonts w:ascii="Times New Roman" w:hAnsi="Times New Roman" w:cs="Times New Roman"/>
                <w:color w:val="000000"/>
              </w:rPr>
              <w:t>я</w:t>
            </w:r>
            <w:r w:rsidRPr="00C002C4">
              <w:rPr>
                <w:rFonts w:ascii="Times New Roman" w:hAnsi="Times New Roman" w:cs="Times New Roman"/>
                <w:color w:val="000000"/>
              </w:rPr>
              <w:t>тельности учр</w:t>
            </w:r>
            <w:r w:rsidRPr="00C002C4">
              <w:rPr>
                <w:rFonts w:ascii="Times New Roman" w:hAnsi="Times New Roman" w:cs="Times New Roman"/>
                <w:color w:val="000000"/>
              </w:rPr>
              <w:t>е</w:t>
            </w:r>
            <w:r w:rsidRPr="00C002C4">
              <w:rPr>
                <w:rFonts w:ascii="Times New Roman" w:hAnsi="Times New Roman" w:cs="Times New Roman"/>
                <w:color w:val="000000"/>
              </w:rPr>
              <w:t>ждений культуры</w:t>
            </w:r>
          </w:p>
          <w:p w:rsidR="00523566" w:rsidRDefault="00523566" w:rsidP="00FC4C4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523566" w:rsidRPr="00C002C4" w:rsidRDefault="00523566" w:rsidP="00FC4C4B">
            <w:pPr>
              <w:ind w:left="-57" w:right="-57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523566" w:rsidRPr="00C002C4" w:rsidRDefault="00523566" w:rsidP="00D85749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8D75FF">
              <w:rPr>
                <w:rFonts w:ascii="Times New Roman" w:hAnsi="Times New Roman" w:cs="Times New Roman"/>
                <w:color w:val="000000"/>
              </w:rPr>
              <w:t xml:space="preserve">Отдел </w:t>
            </w:r>
            <w:proofErr w:type="gramStart"/>
            <w:r w:rsidRPr="008D75FF">
              <w:rPr>
                <w:rFonts w:ascii="Times New Roman" w:hAnsi="Times New Roman" w:cs="Times New Roman"/>
                <w:color w:val="000000"/>
              </w:rPr>
              <w:t>культу-</w:t>
            </w:r>
            <w:proofErr w:type="spellStart"/>
            <w:r w:rsidRPr="008D75FF">
              <w:rPr>
                <w:rFonts w:ascii="Times New Roman" w:hAnsi="Times New Roman" w:cs="Times New Roman"/>
                <w:color w:val="000000"/>
              </w:rPr>
              <w:t>ры</w:t>
            </w:r>
            <w:proofErr w:type="spellEnd"/>
            <w:proofErr w:type="gramEnd"/>
            <w:r w:rsidRPr="008D75FF">
              <w:rPr>
                <w:rFonts w:ascii="Times New Roman" w:hAnsi="Times New Roman" w:cs="Times New Roman"/>
                <w:color w:val="000000"/>
              </w:rPr>
              <w:t xml:space="preserve"> админ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 w:rsidRPr="008D75FF">
              <w:rPr>
                <w:rFonts w:ascii="Times New Roman" w:hAnsi="Times New Roman" w:cs="Times New Roman"/>
                <w:color w:val="000000"/>
              </w:rPr>
              <w:t xml:space="preserve">страции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Лениг-радского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D75FF">
              <w:rPr>
                <w:rFonts w:ascii="Times New Roman" w:hAnsi="Times New Roman" w:cs="Times New Roman"/>
                <w:color w:val="000000"/>
              </w:rPr>
              <w:t>мун</w:t>
            </w:r>
            <w:r w:rsidRPr="008D75FF">
              <w:rPr>
                <w:rFonts w:ascii="Times New Roman" w:hAnsi="Times New Roman" w:cs="Times New Roman"/>
                <w:color w:val="000000"/>
              </w:rPr>
              <w:t>и</w:t>
            </w:r>
            <w:r w:rsidRPr="008D75FF">
              <w:rPr>
                <w:rFonts w:ascii="Times New Roman" w:hAnsi="Times New Roman" w:cs="Times New Roman"/>
                <w:color w:val="000000"/>
              </w:rPr>
              <w:t xml:space="preserve">ципального </w:t>
            </w:r>
            <w:r>
              <w:rPr>
                <w:rFonts w:ascii="Times New Roman" w:hAnsi="Times New Roman" w:cs="Times New Roman"/>
                <w:color w:val="000000"/>
              </w:rPr>
              <w:t xml:space="preserve"> округа</w:t>
            </w:r>
            <w:r w:rsidRPr="00B4376A">
              <w:rPr>
                <w:rFonts w:ascii="Times New Roman" w:hAnsi="Times New Roman" w:cs="Times New Roman"/>
                <w:color w:val="000000"/>
              </w:rPr>
              <w:t>, МБУК «Центр творч</w:t>
            </w:r>
            <w:r w:rsidRPr="00B4376A"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>ства и искус-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lastRenderedPageBreak/>
              <w:t>ства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</w:tr>
      <w:tr w:rsidR="00523566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523566" w:rsidRPr="00C002C4" w:rsidRDefault="00523566" w:rsidP="009046C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523566" w:rsidRPr="00C002C4" w:rsidRDefault="00523566" w:rsidP="009046CA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</w:tcPr>
          <w:p w:rsidR="00523566" w:rsidRDefault="00523566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523566" w:rsidRPr="00C002C4" w:rsidRDefault="00523566" w:rsidP="00CF0FD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523566" w:rsidRPr="000519D4" w:rsidRDefault="00523566" w:rsidP="003D349F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121 427,4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523566" w:rsidRPr="000519D4" w:rsidRDefault="00523566" w:rsidP="003D349F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121 427,4</w:t>
            </w:r>
          </w:p>
        </w:tc>
        <w:tc>
          <w:tcPr>
            <w:tcW w:w="992" w:type="dxa"/>
            <w:shd w:val="clear" w:color="auto" w:fill="auto"/>
          </w:tcPr>
          <w:p w:rsidR="00523566" w:rsidRPr="00C002C4" w:rsidRDefault="00523566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523566" w:rsidRPr="00C002C4" w:rsidRDefault="00523566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523566" w:rsidRPr="00C002C4" w:rsidRDefault="00523566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523566" w:rsidRPr="00C002C4" w:rsidRDefault="00523566" w:rsidP="00FC4C4B">
            <w:pPr>
              <w:ind w:left="-57" w:right="-57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523566" w:rsidRPr="00C002C4" w:rsidRDefault="00523566" w:rsidP="00FC4C4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3566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523566" w:rsidRPr="00C002C4" w:rsidRDefault="00523566" w:rsidP="009046C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523566" w:rsidRPr="00C002C4" w:rsidRDefault="00523566" w:rsidP="009046CA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</w:tcPr>
          <w:p w:rsidR="00523566" w:rsidRDefault="00523566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523566" w:rsidRPr="00C002C4" w:rsidRDefault="00523566" w:rsidP="00CF0FD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523566" w:rsidRPr="00F07593" w:rsidRDefault="00A85F6A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F07593">
              <w:rPr>
                <w:rFonts w:ascii="Times New Roman" w:hAnsi="Times New Roman" w:cs="Times New Roman"/>
              </w:rPr>
              <w:t>126 232,0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523566" w:rsidRPr="00F07593" w:rsidRDefault="00A85F6A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F07593">
              <w:rPr>
                <w:rFonts w:ascii="Times New Roman" w:hAnsi="Times New Roman" w:cs="Times New Roman"/>
              </w:rPr>
              <w:t>126 232,0</w:t>
            </w:r>
          </w:p>
        </w:tc>
        <w:tc>
          <w:tcPr>
            <w:tcW w:w="992" w:type="dxa"/>
            <w:shd w:val="clear" w:color="auto" w:fill="auto"/>
          </w:tcPr>
          <w:p w:rsidR="00523566" w:rsidRPr="00C002C4" w:rsidRDefault="00523566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523566" w:rsidRPr="00C002C4" w:rsidRDefault="00523566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523566" w:rsidRPr="00C002C4" w:rsidRDefault="00523566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523566" w:rsidRPr="00C002C4" w:rsidRDefault="00523566" w:rsidP="00FC4C4B">
            <w:pPr>
              <w:ind w:left="-57" w:right="-57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523566" w:rsidRPr="00C002C4" w:rsidRDefault="00523566" w:rsidP="00FC4C4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3566" w:rsidRPr="00C002C4" w:rsidTr="004217AC">
        <w:trPr>
          <w:gridAfter w:val="1"/>
          <w:wAfter w:w="12" w:type="dxa"/>
          <w:trHeight w:val="233"/>
        </w:trPr>
        <w:tc>
          <w:tcPr>
            <w:tcW w:w="691" w:type="dxa"/>
            <w:vMerge/>
            <w:shd w:val="clear" w:color="auto" w:fill="auto"/>
          </w:tcPr>
          <w:p w:rsidR="00523566" w:rsidRPr="00C002C4" w:rsidRDefault="00523566" w:rsidP="009046C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523566" w:rsidRPr="00C002C4" w:rsidRDefault="00523566" w:rsidP="009046CA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</w:tcPr>
          <w:p w:rsidR="00523566" w:rsidRDefault="00523566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523566" w:rsidRDefault="00523566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2028 год 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523566" w:rsidRPr="00F07593" w:rsidRDefault="00A85F6A" w:rsidP="003D349F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F07593">
              <w:rPr>
                <w:rFonts w:ascii="Times New Roman" w:hAnsi="Times New Roman" w:cs="Times New Roman"/>
              </w:rPr>
              <w:t>131 281,8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523566" w:rsidRPr="00F07593" w:rsidRDefault="00A85F6A" w:rsidP="003D349F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F07593">
              <w:rPr>
                <w:rFonts w:ascii="Times New Roman" w:hAnsi="Times New Roman" w:cs="Times New Roman"/>
              </w:rPr>
              <w:t>131 281,8</w:t>
            </w:r>
          </w:p>
        </w:tc>
        <w:tc>
          <w:tcPr>
            <w:tcW w:w="992" w:type="dxa"/>
            <w:shd w:val="clear" w:color="auto" w:fill="auto"/>
          </w:tcPr>
          <w:p w:rsidR="00523566" w:rsidRPr="00C002C4" w:rsidRDefault="00523566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523566" w:rsidRPr="00C002C4" w:rsidRDefault="00523566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523566" w:rsidRPr="00C002C4" w:rsidRDefault="00523566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523566" w:rsidRDefault="00523566" w:rsidP="00FC4C4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523566" w:rsidRPr="00C002C4" w:rsidRDefault="00523566" w:rsidP="00FC4C4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3566" w:rsidRPr="00C002C4" w:rsidTr="004217AC">
        <w:trPr>
          <w:gridAfter w:val="1"/>
          <w:wAfter w:w="12" w:type="dxa"/>
          <w:trHeight w:val="1124"/>
        </w:trPr>
        <w:tc>
          <w:tcPr>
            <w:tcW w:w="691" w:type="dxa"/>
            <w:vMerge/>
            <w:shd w:val="clear" w:color="auto" w:fill="auto"/>
          </w:tcPr>
          <w:p w:rsidR="00523566" w:rsidRPr="00C002C4" w:rsidRDefault="00523566" w:rsidP="009046C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523566" w:rsidRPr="00C002C4" w:rsidRDefault="00523566" w:rsidP="009046CA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</w:tcPr>
          <w:p w:rsidR="00523566" w:rsidRDefault="00523566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523566" w:rsidRDefault="00523566" w:rsidP="00523566">
            <w:pPr>
              <w:ind w:left="-57" w:right="-57" w:hanging="1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Всего: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523566" w:rsidRPr="00F07593" w:rsidRDefault="00F07593" w:rsidP="00523566">
            <w:pPr>
              <w:ind w:left="-57" w:right="-57" w:hanging="18"/>
              <w:jc w:val="center"/>
              <w:rPr>
                <w:rFonts w:ascii="Times New Roman" w:hAnsi="Times New Roman" w:cs="Times New Roman"/>
              </w:rPr>
            </w:pPr>
            <w:r w:rsidRPr="00F07593">
              <w:rPr>
                <w:rFonts w:ascii="Times New Roman" w:hAnsi="Times New Roman" w:cs="Times New Roman"/>
              </w:rPr>
              <w:t>496 666,5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523566" w:rsidRPr="00F07593" w:rsidRDefault="00F07593" w:rsidP="00523566">
            <w:pPr>
              <w:ind w:left="-57" w:right="-57" w:hanging="15"/>
              <w:jc w:val="center"/>
              <w:rPr>
                <w:rFonts w:ascii="Times New Roman" w:hAnsi="Times New Roman" w:cs="Times New Roman"/>
              </w:rPr>
            </w:pPr>
            <w:r w:rsidRPr="00F07593">
              <w:rPr>
                <w:rFonts w:ascii="Times New Roman" w:hAnsi="Times New Roman" w:cs="Times New Roman"/>
              </w:rPr>
              <w:t>496 666,5</w:t>
            </w:r>
          </w:p>
        </w:tc>
        <w:tc>
          <w:tcPr>
            <w:tcW w:w="992" w:type="dxa"/>
            <w:shd w:val="clear" w:color="auto" w:fill="auto"/>
          </w:tcPr>
          <w:p w:rsidR="00523566" w:rsidRPr="00C002C4" w:rsidRDefault="00523566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523566" w:rsidRPr="00C002C4" w:rsidRDefault="00523566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523566" w:rsidRPr="00C002C4" w:rsidRDefault="00523566" w:rsidP="00FC4C4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523566" w:rsidRDefault="00523566" w:rsidP="00FC4C4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523566" w:rsidRPr="00C002C4" w:rsidRDefault="00523566" w:rsidP="00FC4C4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C59CD" w:rsidRPr="00CF0FD5" w:rsidTr="004217AC">
        <w:trPr>
          <w:gridAfter w:val="1"/>
          <w:wAfter w:w="12" w:type="dxa"/>
          <w:trHeight w:val="113"/>
        </w:trPr>
        <w:tc>
          <w:tcPr>
            <w:tcW w:w="691" w:type="dxa"/>
            <w:vMerge w:val="restart"/>
            <w:shd w:val="clear" w:color="auto" w:fill="auto"/>
          </w:tcPr>
          <w:p w:rsidR="008C59CD" w:rsidRDefault="008C59CD" w:rsidP="009046C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1.4.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8C59CD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Организация и обе</w:t>
            </w:r>
            <w:r w:rsidRPr="00CF0FD5">
              <w:rPr>
                <w:rFonts w:ascii="Times New Roman" w:hAnsi="Times New Roman" w:cs="Times New Roman"/>
              </w:rPr>
              <w:t>с</w:t>
            </w:r>
            <w:r w:rsidRPr="00CF0FD5">
              <w:rPr>
                <w:rFonts w:ascii="Times New Roman" w:hAnsi="Times New Roman" w:cs="Times New Roman"/>
              </w:rPr>
              <w:t xml:space="preserve">печение деятельности </w:t>
            </w:r>
            <w:r w:rsidRPr="00B4376A">
              <w:rPr>
                <w:rFonts w:ascii="Times New Roman" w:hAnsi="Times New Roman" w:cs="Times New Roman"/>
                <w:color w:val="000000"/>
              </w:rPr>
              <w:t>МКУ «Центр обесп</w:t>
            </w:r>
            <w:r w:rsidRPr="00B4376A">
              <w:rPr>
                <w:rFonts w:ascii="Times New Roman" w:hAnsi="Times New Roman" w:cs="Times New Roman"/>
                <w:color w:val="000000"/>
              </w:rPr>
              <w:t>е</w:t>
            </w:r>
            <w:r w:rsidRPr="00B4376A">
              <w:rPr>
                <w:rFonts w:ascii="Times New Roman" w:hAnsi="Times New Roman" w:cs="Times New Roman"/>
                <w:color w:val="000000"/>
              </w:rPr>
              <w:t>чения деятельности учреждений культуры</w:t>
            </w:r>
          </w:p>
        </w:tc>
        <w:tc>
          <w:tcPr>
            <w:tcW w:w="714" w:type="dxa"/>
            <w:vMerge w:val="restart"/>
          </w:tcPr>
          <w:p w:rsidR="008C59CD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8C59CD" w:rsidRPr="00CF0FD5" w:rsidRDefault="008C59CD" w:rsidP="0078221C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C59CD" w:rsidRPr="000519D4" w:rsidRDefault="008C59CD" w:rsidP="00B759AF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52 118,0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C59CD" w:rsidRPr="000519D4" w:rsidRDefault="008C59CD" w:rsidP="00B759AF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52 118,0</w:t>
            </w:r>
          </w:p>
        </w:tc>
        <w:tc>
          <w:tcPr>
            <w:tcW w:w="992" w:type="dxa"/>
            <w:shd w:val="clear" w:color="auto" w:fill="auto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4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 w:val="restart"/>
            <w:shd w:val="clear" w:color="auto" w:fill="auto"/>
          </w:tcPr>
          <w:p w:rsidR="008C59CD" w:rsidRPr="00C002C4" w:rsidRDefault="008C59CD" w:rsidP="0011525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Организация и обеспечение де</w:t>
            </w:r>
            <w:r w:rsidRPr="00C002C4">
              <w:rPr>
                <w:rFonts w:ascii="Times New Roman" w:hAnsi="Times New Roman" w:cs="Times New Roman"/>
                <w:color w:val="000000"/>
              </w:rPr>
              <w:t>я</w:t>
            </w:r>
            <w:r w:rsidRPr="00C002C4">
              <w:rPr>
                <w:rFonts w:ascii="Times New Roman" w:hAnsi="Times New Roman" w:cs="Times New Roman"/>
                <w:color w:val="000000"/>
              </w:rPr>
              <w:t>тельности учр</w:t>
            </w:r>
            <w:r w:rsidRPr="00C002C4">
              <w:rPr>
                <w:rFonts w:ascii="Times New Roman" w:hAnsi="Times New Roman" w:cs="Times New Roman"/>
                <w:color w:val="000000"/>
              </w:rPr>
              <w:t>е</w:t>
            </w:r>
            <w:r w:rsidRPr="00C002C4">
              <w:rPr>
                <w:rFonts w:ascii="Times New Roman" w:hAnsi="Times New Roman" w:cs="Times New Roman"/>
                <w:color w:val="000000"/>
              </w:rPr>
              <w:t>ждений культуры</w:t>
            </w:r>
          </w:p>
          <w:p w:rsidR="008C59CD" w:rsidRPr="00C002C4" w:rsidRDefault="008C59CD" w:rsidP="00AC0E9D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8C59CD" w:rsidRPr="00CF0FD5" w:rsidRDefault="008C59CD" w:rsidP="00AC0E9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D75FF">
              <w:rPr>
                <w:rFonts w:ascii="Times New Roman" w:hAnsi="Times New Roman" w:cs="Times New Roman"/>
                <w:color w:val="000000"/>
              </w:rPr>
              <w:t xml:space="preserve">Отдел </w:t>
            </w:r>
            <w:proofErr w:type="gramStart"/>
            <w:r w:rsidRPr="008D75FF">
              <w:rPr>
                <w:rFonts w:ascii="Times New Roman" w:hAnsi="Times New Roman" w:cs="Times New Roman"/>
                <w:color w:val="000000"/>
              </w:rPr>
              <w:t>культу-</w:t>
            </w:r>
            <w:proofErr w:type="spellStart"/>
            <w:r w:rsidRPr="008D75FF">
              <w:rPr>
                <w:rFonts w:ascii="Times New Roman" w:hAnsi="Times New Roman" w:cs="Times New Roman"/>
                <w:color w:val="000000"/>
              </w:rPr>
              <w:t>ры</w:t>
            </w:r>
            <w:proofErr w:type="spellEnd"/>
            <w:proofErr w:type="gramEnd"/>
            <w:r w:rsidRPr="008D75F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D75FF">
              <w:rPr>
                <w:rFonts w:ascii="Times New Roman" w:hAnsi="Times New Roman" w:cs="Times New Roman"/>
                <w:color w:val="000000"/>
              </w:rPr>
              <w:t>админст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8D75FF">
              <w:rPr>
                <w:rFonts w:ascii="Times New Roman" w:hAnsi="Times New Roman" w:cs="Times New Roman"/>
                <w:color w:val="000000"/>
              </w:rPr>
              <w:t xml:space="preserve">рации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Лениг-радского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D75FF">
              <w:rPr>
                <w:rFonts w:ascii="Times New Roman" w:hAnsi="Times New Roman" w:cs="Times New Roman"/>
                <w:color w:val="000000"/>
              </w:rPr>
              <w:t>м</w:t>
            </w:r>
            <w:r w:rsidRPr="008D75FF">
              <w:rPr>
                <w:rFonts w:ascii="Times New Roman" w:hAnsi="Times New Roman" w:cs="Times New Roman"/>
                <w:color w:val="000000"/>
              </w:rPr>
              <w:t>у</w:t>
            </w:r>
            <w:r w:rsidRPr="008D75FF">
              <w:rPr>
                <w:rFonts w:ascii="Times New Roman" w:hAnsi="Times New Roman" w:cs="Times New Roman"/>
                <w:color w:val="000000"/>
              </w:rPr>
              <w:t xml:space="preserve">ниципального </w:t>
            </w:r>
            <w:r>
              <w:rPr>
                <w:rFonts w:ascii="Times New Roman" w:hAnsi="Times New Roman" w:cs="Times New Roman"/>
                <w:color w:val="000000"/>
              </w:rPr>
              <w:t xml:space="preserve"> округа</w:t>
            </w:r>
            <w:r w:rsidRPr="00B4376A">
              <w:rPr>
                <w:rFonts w:ascii="Times New Roman" w:hAnsi="Times New Roman" w:cs="Times New Roman"/>
                <w:color w:val="000000"/>
              </w:rPr>
              <w:t>, МКУ «Центр обе</w:t>
            </w:r>
            <w:r w:rsidRPr="00B4376A">
              <w:rPr>
                <w:rFonts w:ascii="Times New Roman" w:hAnsi="Times New Roman" w:cs="Times New Roman"/>
                <w:color w:val="000000"/>
              </w:rPr>
              <w:t>с</w:t>
            </w:r>
            <w:r w:rsidRPr="00B4376A">
              <w:rPr>
                <w:rFonts w:ascii="Times New Roman" w:hAnsi="Times New Roman" w:cs="Times New Roman"/>
                <w:color w:val="000000"/>
              </w:rPr>
              <w:t>печения де</w:t>
            </w:r>
            <w:r w:rsidRPr="00B4376A">
              <w:rPr>
                <w:rFonts w:ascii="Times New Roman" w:hAnsi="Times New Roman" w:cs="Times New Roman"/>
                <w:color w:val="000000"/>
              </w:rPr>
              <w:t>я</w:t>
            </w:r>
            <w:r w:rsidRPr="00B4376A">
              <w:rPr>
                <w:rFonts w:ascii="Times New Roman" w:hAnsi="Times New Roman" w:cs="Times New Roman"/>
                <w:color w:val="000000"/>
              </w:rPr>
              <w:t>тельности учреждений культуры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</w:tr>
      <w:tr w:rsidR="008C59CD" w:rsidRPr="00CF0FD5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8C59CD" w:rsidRDefault="008C59CD" w:rsidP="009046C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C59CD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8C59CD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C59CD" w:rsidRPr="00CF0FD5" w:rsidRDefault="008C59CD" w:rsidP="0078221C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C59CD" w:rsidRPr="000519D4" w:rsidRDefault="008C59CD" w:rsidP="006F08E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53 221,9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C59CD" w:rsidRPr="000519D4" w:rsidRDefault="008C59CD" w:rsidP="006F08E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53 221,9</w:t>
            </w:r>
          </w:p>
        </w:tc>
        <w:tc>
          <w:tcPr>
            <w:tcW w:w="992" w:type="dxa"/>
            <w:shd w:val="clear" w:color="auto" w:fill="auto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4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C59CD" w:rsidRPr="00C002C4" w:rsidRDefault="008C59CD" w:rsidP="00AC0E9D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C59CD" w:rsidRPr="00CF0FD5" w:rsidRDefault="008C59CD" w:rsidP="00AC0E9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8C59CD" w:rsidRPr="00CF0FD5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8C59CD" w:rsidRDefault="008C59CD" w:rsidP="009046C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C59CD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8C59CD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C59CD" w:rsidRPr="00C002C4" w:rsidRDefault="008C59CD" w:rsidP="0078221C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C59CD" w:rsidRPr="00F07593" w:rsidRDefault="003F28BD" w:rsidP="001B1A9E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F07593">
              <w:rPr>
                <w:rFonts w:ascii="Times New Roman" w:hAnsi="Times New Roman" w:cs="Times New Roman"/>
              </w:rPr>
              <w:t>53 186,3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C59CD" w:rsidRPr="00F07593" w:rsidRDefault="003F28BD" w:rsidP="00253BFF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F07593">
              <w:rPr>
                <w:rFonts w:ascii="Times New Roman" w:hAnsi="Times New Roman" w:cs="Times New Roman"/>
              </w:rPr>
              <w:t>53 186,3</w:t>
            </w:r>
          </w:p>
        </w:tc>
        <w:tc>
          <w:tcPr>
            <w:tcW w:w="992" w:type="dxa"/>
            <w:shd w:val="clear" w:color="auto" w:fill="auto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4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C59CD" w:rsidRPr="00C002C4" w:rsidRDefault="008C59CD" w:rsidP="00AC0E9D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C59CD" w:rsidRPr="00CF0FD5" w:rsidRDefault="008C59CD" w:rsidP="00AC0E9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8C59CD" w:rsidRPr="00CF0FD5" w:rsidTr="004217AC">
        <w:trPr>
          <w:gridAfter w:val="1"/>
          <w:wAfter w:w="12" w:type="dxa"/>
          <w:trHeight w:val="267"/>
        </w:trPr>
        <w:tc>
          <w:tcPr>
            <w:tcW w:w="691" w:type="dxa"/>
            <w:vMerge/>
            <w:shd w:val="clear" w:color="auto" w:fill="auto"/>
          </w:tcPr>
          <w:p w:rsidR="008C59CD" w:rsidRDefault="008C59CD" w:rsidP="009046C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C59CD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8C59CD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C59CD" w:rsidRPr="00C002C4" w:rsidRDefault="008C59CD" w:rsidP="0078221C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C59CD" w:rsidRPr="00F07593" w:rsidRDefault="003F28BD" w:rsidP="000519D4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F07593">
              <w:rPr>
                <w:rFonts w:ascii="Times New Roman" w:hAnsi="Times New Roman" w:cs="Times New Roman"/>
              </w:rPr>
              <w:t>53 186,3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C59CD" w:rsidRPr="00F07593" w:rsidRDefault="003F28BD" w:rsidP="000519D4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F07593">
              <w:rPr>
                <w:rFonts w:ascii="Times New Roman" w:hAnsi="Times New Roman" w:cs="Times New Roman"/>
              </w:rPr>
              <w:t>53 186,3</w:t>
            </w:r>
          </w:p>
        </w:tc>
        <w:tc>
          <w:tcPr>
            <w:tcW w:w="992" w:type="dxa"/>
            <w:shd w:val="clear" w:color="auto" w:fill="auto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4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8C59CD" w:rsidRPr="00C002C4" w:rsidRDefault="008C59CD" w:rsidP="00AC0E9D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C59CD" w:rsidRPr="00CF0FD5" w:rsidRDefault="008C59CD" w:rsidP="00AC0E9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8C59CD" w:rsidRPr="00CF0FD5" w:rsidTr="004217AC">
        <w:trPr>
          <w:gridAfter w:val="1"/>
          <w:wAfter w:w="12" w:type="dxa"/>
          <w:trHeight w:val="1898"/>
        </w:trPr>
        <w:tc>
          <w:tcPr>
            <w:tcW w:w="691" w:type="dxa"/>
            <w:vMerge/>
            <w:shd w:val="clear" w:color="auto" w:fill="auto"/>
          </w:tcPr>
          <w:p w:rsidR="008C59CD" w:rsidRDefault="008C59CD" w:rsidP="009046C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C59CD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8C59CD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C59CD" w:rsidRDefault="008C59CD" w:rsidP="008C59CD">
            <w:pPr>
              <w:ind w:left="-57" w:right="-57" w:hanging="1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Всего: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C59CD" w:rsidRDefault="00F07593" w:rsidP="008C59CD">
            <w:pPr>
              <w:ind w:left="-57" w:right="-57" w:hanging="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211 712,5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C59CD" w:rsidRDefault="00F07593" w:rsidP="008C59CD">
            <w:pPr>
              <w:ind w:left="-57" w:right="-57" w:hanging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211 712,5</w:t>
            </w:r>
          </w:p>
        </w:tc>
        <w:tc>
          <w:tcPr>
            <w:tcW w:w="992" w:type="dxa"/>
            <w:shd w:val="clear" w:color="auto" w:fill="auto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4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8C59CD" w:rsidRPr="00C002C4" w:rsidRDefault="008C59CD" w:rsidP="00AC0E9D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C59CD" w:rsidRPr="00CF0FD5" w:rsidRDefault="008C59CD" w:rsidP="00AC0E9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8C59CD" w:rsidRPr="00CF0FD5" w:rsidTr="004217AC">
        <w:trPr>
          <w:gridAfter w:val="1"/>
          <w:wAfter w:w="12" w:type="dxa"/>
          <w:trHeight w:val="113"/>
        </w:trPr>
        <w:tc>
          <w:tcPr>
            <w:tcW w:w="691" w:type="dxa"/>
            <w:vMerge w:val="restart"/>
            <w:shd w:val="clear" w:color="auto" w:fill="auto"/>
          </w:tcPr>
          <w:p w:rsidR="008C59CD" w:rsidRPr="00C002C4" w:rsidRDefault="008C59CD" w:rsidP="0046320D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1.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Pr="00C002C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8C59CD" w:rsidRPr="00CF0FD5" w:rsidRDefault="008C59CD" w:rsidP="00720AD2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Организация и обе</w:t>
            </w:r>
            <w:r w:rsidRPr="00CF0FD5">
              <w:rPr>
                <w:rFonts w:ascii="Times New Roman" w:hAnsi="Times New Roman" w:cs="Times New Roman"/>
              </w:rPr>
              <w:t>с</w:t>
            </w:r>
            <w:r w:rsidRPr="00CF0FD5">
              <w:rPr>
                <w:rFonts w:ascii="Times New Roman" w:hAnsi="Times New Roman" w:cs="Times New Roman"/>
              </w:rPr>
              <w:t>печение деятельности МКУ «</w:t>
            </w:r>
            <w:r>
              <w:rPr>
                <w:rFonts w:ascii="Times New Roman" w:hAnsi="Times New Roman" w:cs="Times New Roman"/>
              </w:rPr>
              <w:t>МЦРК</w:t>
            </w:r>
            <w:r w:rsidRPr="00CF0FD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14" w:type="dxa"/>
            <w:vMerge w:val="restart"/>
          </w:tcPr>
          <w:p w:rsidR="008C59CD" w:rsidRPr="00CF0FD5" w:rsidRDefault="008C59CD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8C59CD" w:rsidRPr="00CF0FD5" w:rsidRDefault="008C59CD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C59CD" w:rsidRPr="000519D4" w:rsidRDefault="008C59CD" w:rsidP="00346D6A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7 577,4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C59CD" w:rsidRPr="000519D4" w:rsidRDefault="008C59CD" w:rsidP="00346D6A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7 577,4</w:t>
            </w:r>
          </w:p>
        </w:tc>
        <w:tc>
          <w:tcPr>
            <w:tcW w:w="992" w:type="dxa"/>
            <w:shd w:val="clear" w:color="auto" w:fill="auto"/>
          </w:tcPr>
          <w:p w:rsidR="008C59CD" w:rsidRPr="00CF0FD5" w:rsidRDefault="008C59CD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C59CD" w:rsidRPr="00CF0FD5" w:rsidRDefault="008C59CD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4"/>
          </w:tcPr>
          <w:p w:rsidR="008C59CD" w:rsidRPr="00CF0FD5" w:rsidRDefault="008C59CD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 w:val="restart"/>
            <w:shd w:val="clear" w:color="auto" w:fill="auto"/>
          </w:tcPr>
          <w:p w:rsidR="008C59CD" w:rsidRPr="00CF0FD5" w:rsidRDefault="008C59CD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CF0FD5">
              <w:rPr>
                <w:rFonts w:ascii="Times New Roman" w:hAnsi="Times New Roman" w:cs="Times New Roman"/>
              </w:rPr>
              <w:t>Развитие и м</w:t>
            </w:r>
            <w:r w:rsidRPr="00CF0FD5">
              <w:rPr>
                <w:rFonts w:ascii="Times New Roman" w:hAnsi="Times New Roman" w:cs="Times New Roman"/>
              </w:rPr>
              <w:t>о</w:t>
            </w:r>
            <w:r w:rsidRPr="00CF0FD5">
              <w:rPr>
                <w:rFonts w:ascii="Times New Roman" w:hAnsi="Times New Roman" w:cs="Times New Roman"/>
              </w:rPr>
              <w:t>дернизация о</w:t>
            </w:r>
            <w:r w:rsidRPr="00CF0FD5">
              <w:rPr>
                <w:rFonts w:ascii="Times New Roman" w:hAnsi="Times New Roman" w:cs="Times New Roman"/>
              </w:rPr>
              <w:t>т</w:t>
            </w:r>
            <w:r w:rsidRPr="00CF0FD5">
              <w:rPr>
                <w:rFonts w:ascii="Times New Roman" w:hAnsi="Times New Roman" w:cs="Times New Roman"/>
              </w:rPr>
              <w:t>расли культуры,</w:t>
            </w:r>
            <w:r w:rsidRPr="00CF0FD5">
              <w:t xml:space="preserve"> </w:t>
            </w:r>
            <w:r w:rsidRPr="00CF0FD5">
              <w:rPr>
                <w:rFonts w:ascii="Times New Roman" w:hAnsi="Times New Roman" w:cs="Times New Roman"/>
              </w:rPr>
              <w:t>обеспечение ко</w:t>
            </w:r>
            <w:r w:rsidRPr="00CF0FD5">
              <w:rPr>
                <w:rFonts w:ascii="Times New Roman" w:hAnsi="Times New Roman" w:cs="Times New Roman"/>
              </w:rPr>
              <w:t>м</w:t>
            </w:r>
            <w:r w:rsidRPr="00CF0FD5">
              <w:rPr>
                <w:rFonts w:ascii="Times New Roman" w:hAnsi="Times New Roman" w:cs="Times New Roman"/>
              </w:rPr>
              <w:t>пьютерной те</w:t>
            </w:r>
            <w:r w:rsidRPr="00CF0FD5">
              <w:rPr>
                <w:rFonts w:ascii="Times New Roman" w:hAnsi="Times New Roman" w:cs="Times New Roman"/>
              </w:rPr>
              <w:t>х</w:t>
            </w:r>
            <w:r w:rsidRPr="00CF0FD5">
              <w:rPr>
                <w:rFonts w:ascii="Times New Roman" w:hAnsi="Times New Roman" w:cs="Times New Roman"/>
              </w:rPr>
              <w:t>никой, оборуд</w:t>
            </w:r>
            <w:r w:rsidRPr="00CF0FD5">
              <w:rPr>
                <w:rFonts w:ascii="Times New Roman" w:hAnsi="Times New Roman" w:cs="Times New Roman"/>
              </w:rPr>
              <w:t>о</w:t>
            </w:r>
            <w:r w:rsidRPr="00CF0FD5">
              <w:rPr>
                <w:rFonts w:ascii="Times New Roman" w:hAnsi="Times New Roman" w:cs="Times New Roman"/>
              </w:rPr>
              <w:t>ванием, оргте</w:t>
            </w:r>
            <w:r w:rsidRPr="00CF0FD5">
              <w:rPr>
                <w:rFonts w:ascii="Times New Roman" w:hAnsi="Times New Roman" w:cs="Times New Roman"/>
              </w:rPr>
              <w:t>х</w:t>
            </w:r>
            <w:r w:rsidRPr="00CF0FD5">
              <w:rPr>
                <w:rFonts w:ascii="Times New Roman" w:hAnsi="Times New Roman" w:cs="Times New Roman"/>
              </w:rPr>
              <w:t>никой, фото-, аудио- и виде</w:t>
            </w:r>
            <w:r w:rsidRPr="00CF0FD5">
              <w:rPr>
                <w:rFonts w:ascii="Times New Roman" w:hAnsi="Times New Roman" w:cs="Times New Roman"/>
              </w:rPr>
              <w:t>о</w:t>
            </w:r>
            <w:r w:rsidRPr="00CF0FD5">
              <w:rPr>
                <w:rFonts w:ascii="Times New Roman" w:hAnsi="Times New Roman" w:cs="Times New Roman"/>
              </w:rPr>
              <w:t>техникой, звук</w:t>
            </w:r>
            <w:r w:rsidRPr="00CF0FD5">
              <w:rPr>
                <w:rFonts w:ascii="Times New Roman" w:hAnsi="Times New Roman" w:cs="Times New Roman"/>
              </w:rPr>
              <w:t>о</w:t>
            </w:r>
            <w:r w:rsidRPr="00CF0FD5">
              <w:rPr>
                <w:rFonts w:ascii="Times New Roman" w:hAnsi="Times New Roman" w:cs="Times New Roman"/>
              </w:rPr>
              <w:t>вым, проекцио</w:t>
            </w:r>
            <w:r w:rsidRPr="00CF0FD5">
              <w:rPr>
                <w:rFonts w:ascii="Times New Roman" w:hAnsi="Times New Roman" w:cs="Times New Roman"/>
              </w:rPr>
              <w:t>н</w:t>
            </w:r>
            <w:r w:rsidRPr="00CF0FD5">
              <w:rPr>
                <w:rFonts w:ascii="Times New Roman" w:hAnsi="Times New Roman" w:cs="Times New Roman"/>
              </w:rPr>
              <w:lastRenderedPageBreak/>
              <w:t>ным оборудов</w:t>
            </w:r>
            <w:r w:rsidRPr="00CF0FD5">
              <w:rPr>
                <w:rFonts w:ascii="Times New Roman" w:hAnsi="Times New Roman" w:cs="Times New Roman"/>
              </w:rPr>
              <w:t>а</w:t>
            </w:r>
            <w:r w:rsidRPr="00CF0FD5">
              <w:rPr>
                <w:rFonts w:ascii="Times New Roman" w:hAnsi="Times New Roman" w:cs="Times New Roman"/>
              </w:rPr>
              <w:t>нием, аксессу</w:t>
            </w:r>
            <w:r w:rsidRPr="00CF0FD5">
              <w:rPr>
                <w:rFonts w:ascii="Times New Roman" w:hAnsi="Times New Roman" w:cs="Times New Roman"/>
              </w:rPr>
              <w:t>а</w:t>
            </w:r>
            <w:r w:rsidRPr="00CF0FD5">
              <w:rPr>
                <w:rFonts w:ascii="Times New Roman" w:hAnsi="Times New Roman" w:cs="Times New Roman"/>
              </w:rPr>
              <w:t>рами к ним, ко</w:t>
            </w:r>
            <w:r w:rsidRPr="00CF0FD5">
              <w:rPr>
                <w:rFonts w:ascii="Times New Roman" w:hAnsi="Times New Roman" w:cs="Times New Roman"/>
              </w:rPr>
              <w:t>м</w:t>
            </w:r>
            <w:r w:rsidRPr="00CF0FD5">
              <w:rPr>
                <w:rFonts w:ascii="Times New Roman" w:hAnsi="Times New Roman" w:cs="Times New Roman"/>
              </w:rPr>
              <w:t>плектующими и наборами дет</w:t>
            </w:r>
            <w:r w:rsidRPr="00CF0FD5">
              <w:rPr>
                <w:rFonts w:ascii="Times New Roman" w:hAnsi="Times New Roman" w:cs="Times New Roman"/>
              </w:rPr>
              <w:t>а</w:t>
            </w:r>
            <w:r w:rsidRPr="00CF0FD5">
              <w:rPr>
                <w:rFonts w:ascii="Times New Roman" w:hAnsi="Times New Roman" w:cs="Times New Roman"/>
              </w:rPr>
              <w:t>лей, програм</w:t>
            </w:r>
            <w:r w:rsidRPr="00CF0FD5">
              <w:rPr>
                <w:rFonts w:ascii="Times New Roman" w:hAnsi="Times New Roman" w:cs="Times New Roman"/>
              </w:rPr>
              <w:t>м</w:t>
            </w:r>
            <w:r w:rsidRPr="00CF0FD5">
              <w:rPr>
                <w:rFonts w:ascii="Times New Roman" w:hAnsi="Times New Roman" w:cs="Times New Roman"/>
              </w:rPr>
              <w:t>ным обеспечение мебелью.</w:t>
            </w:r>
            <w:proofErr w:type="gramEnd"/>
          </w:p>
          <w:p w:rsidR="008C59CD" w:rsidRPr="00CF0FD5" w:rsidRDefault="008C59CD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8C59CD" w:rsidRPr="00CF0FD5" w:rsidRDefault="008C59CD" w:rsidP="00720AD2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lastRenderedPageBreak/>
              <w:t xml:space="preserve">Отдел </w:t>
            </w:r>
            <w:proofErr w:type="gramStart"/>
            <w:r w:rsidRPr="00CF0FD5">
              <w:rPr>
                <w:rFonts w:ascii="Times New Roman" w:hAnsi="Times New Roman" w:cs="Times New Roman"/>
              </w:rPr>
              <w:t>культу-</w:t>
            </w:r>
            <w:proofErr w:type="spellStart"/>
            <w:r w:rsidRPr="00CF0FD5">
              <w:rPr>
                <w:rFonts w:ascii="Times New Roman" w:hAnsi="Times New Roman" w:cs="Times New Roman"/>
              </w:rPr>
              <w:t>ры</w:t>
            </w:r>
            <w:proofErr w:type="spellEnd"/>
            <w:proofErr w:type="gramEnd"/>
            <w:r w:rsidRPr="00CF0FD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0FD5">
              <w:rPr>
                <w:rFonts w:ascii="Times New Roman" w:hAnsi="Times New Roman" w:cs="Times New Roman"/>
              </w:rPr>
              <w:t>адми</w:t>
            </w:r>
            <w:r>
              <w:rPr>
                <w:rFonts w:ascii="Times New Roman" w:hAnsi="Times New Roman" w:cs="Times New Roman"/>
              </w:rPr>
              <w:t>-</w:t>
            </w:r>
            <w:r w:rsidRPr="00CF0FD5">
              <w:rPr>
                <w:rFonts w:ascii="Times New Roman" w:hAnsi="Times New Roman" w:cs="Times New Roman"/>
              </w:rPr>
              <w:t>ни</w:t>
            </w:r>
            <w:r>
              <w:rPr>
                <w:rFonts w:ascii="Times New Roman" w:hAnsi="Times New Roman" w:cs="Times New Roman"/>
              </w:rPr>
              <w:t>с</w:t>
            </w:r>
            <w:r w:rsidRPr="00CF0FD5">
              <w:rPr>
                <w:rFonts w:ascii="Times New Roman" w:hAnsi="Times New Roman" w:cs="Times New Roman"/>
              </w:rPr>
              <w:t>трации</w:t>
            </w:r>
            <w:proofErr w:type="spellEnd"/>
            <w:r w:rsidRPr="00CF0FD5">
              <w:rPr>
                <w:rFonts w:ascii="Times New Roman" w:hAnsi="Times New Roman" w:cs="Times New Roman"/>
              </w:rPr>
              <w:t xml:space="preserve"> Л</w:t>
            </w:r>
            <w:r w:rsidRPr="00CF0FD5">
              <w:rPr>
                <w:rFonts w:ascii="Times New Roman" w:hAnsi="Times New Roman" w:cs="Times New Roman"/>
              </w:rPr>
              <w:t>е</w:t>
            </w:r>
            <w:r w:rsidRPr="00CF0FD5">
              <w:rPr>
                <w:rFonts w:ascii="Times New Roman" w:hAnsi="Times New Roman" w:cs="Times New Roman"/>
              </w:rPr>
              <w:t>нинградск</w:t>
            </w:r>
            <w:r>
              <w:rPr>
                <w:rFonts w:ascii="Times New Roman" w:hAnsi="Times New Roman" w:cs="Times New Roman"/>
              </w:rPr>
              <w:t>ого</w:t>
            </w:r>
            <w:r w:rsidRPr="00CF0FD5">
              <w:rPr>
                <w:rFonts w:ascii="Times New Roman" w:hAnsi="Times New Roman" w:cs="Times New Roman"/>
              </w:rPr>
              <w:t xml:space="preserve"> муниципальн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</w:t>
            </w:r>
            <w:r w:rsidRPr="00CF0FD5">
              <w:rPr>
                <w:rFonts w:ascii="Times New Roman" w:hAnsi="Times New Roman" w:cs="Times New Roman"/>
              </w:rPr>
              <w:t xml:space="preserve"> округ</w:t>
            </w:r>
            <w:r>
              <w:rPr>
                <w:rFonts w:ascii="Times New Roman" w:hAnsi="Times New Roman" w:cs="Times New Roman"/>
              </w:rPr>
              <w:t>а</w:t>
            </w:r>
            <w:r w:rsidRPr="00CF0FD5">
              <w:rPr>
                <w:rFonts w:ascii="Times New Roman" w:hAnsi="Times New Roman" w:cs="Times New Roman"/>
              </w:rPr>
              <w:t xml:space="preserve">, МКУ </w:t>
            </w:r>
            <w:r>
              <w:rPr>
                <w:rFonts w:ascii="Times New Roman" w:hAnsi="Times New Roman" w:cs="Times New Roman"/>
              </w:rPr>
              <w:t>«МЦРК</w:t>
            </w:r>
            <w:r w:rsidRPr="00CF0FD5">
              <w:rPr>
                <w:rFonts w:ascii="Times New Roman" w:hAnsi="Times New Roman" w:cs="Times New Roman"/>
              </w:rPr>
              <w:t>»</w:t>
            </w:r>
          </w:p>
        </w:tc>
      </w:tr>
      <w:tr w:rsidR="008C59CD" w:rsidRPr="00CF0FD5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8C59CD" w:rsidRPr="00C002C4" w:rsidRDefault="008C59CD" w:rsidP="009046C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C59CD" w:rsidRPr="00CF0FD5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C59CD" w:rsidRPr="00CF0FD5" w:rsidRDefault="008C59CD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C59CD" w:rsidRPr="000519D4" w:rsidRDefault="008C59CD" w:rsidP="007B3DE5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7 323,6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C59CD" w:rsidRPr="000519D4" w:rsidRDefault="008C59CD" w:rsidP="007B3DE5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7 323,6</w:t>
            </w:r>
          </w:p>
        </w:tc>
        <w:tc>
          <w:tcPr>
            <w:tcW w:w="992" w:type="dxa"/>
            <w:shd w:val="clear" w:color="auto" w:fill="auto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4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C59CD" w:rsidRPr="00CF0FD5" w:rsidRDefault="008C59CD" w:rsidP="00262128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C59CD" w:rsidRPr="00CF0FD5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8C59CD" w:rsidRPr="00CF0FD5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8C59CD" w:rsidRPr="00C002C4" w:rsidRDefault="008C59CD" w:rsidP="009046C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C59CD" w:rsidRPr="00CF0FD5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C59CD" w:rsidRPr="00C002C4" w:rsidRDefault="008C59CD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C59CD" w:rsidRPr="002C7CFD" w:rsidRDefault="003F28BD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7 323,6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C59CD" w:rsidRPr="002C7CFD" w:rsidRDefault="003F28BD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7 323,6</w:t>
            </w:r>
          </w:p>
        </w:tc>
        <w:tc>
          <w:tcPr>
            <w:tcW w:w="992" w:type="dxa"/>
            <w:shd w:val="clear" w:color="auto" w:fill="auto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4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C59CD" w:rsidRPr="00CF0FD5" w:rsidRDefault="008C59CD" w:rsidP="00262128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C59CD" w:rsidRPr="00CF0FD5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8C59CD" w:rsidRPr="00CF0FD5" w:rsidTr="004217AC">
        <w:trPr>
          <w:gridAfter w:val="1"/>
          <w:wAfter w:w="12" w:type="dxa"/>
          <w:trHeight w:val="267"/>
        </w:trPr>
        <w:tc>
          <w:tcPr>
            <w:tcW w:w="691" w:type="dxa"/>
            <w:vMerge/>
            <w:shd w:val="clear" w:color="auto" w:fill="auto"/>
          </w:tcPr>
          <w:p w:rsidR="008C59CD" w:rsidRPr="00C002C4" w:rsidRDefault="008C59CD" w:rsidP="009046C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C59CD" w:rsidRPr="00CF0FD5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C59CD" w:rsidRDefault="008C59CD" w:rsidP="008C59CD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C59CD" w:rsidRPr="002C7CFD" w:rsidRDefault="003F28BD" w:rsidP="008C59CD">
            <w:pPr>
              <w:ind w:left="-57" w:right="-57" w:hanging="36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7 323,6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C59CD" w:rsidRPr="002C7CFD" w:rsidRDefault="003F28BD" w:rsidP="008C59CD">
            <w:pPr>
              <w:ind w:left="-57" w:right="-57" w:hanging="33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7 323,6</w:t>
            </w:r>
          </w:p>
        </w:tc>
        <w:tc>
          <w:tcPr>
            <w:tcW w:w="992" w:type="dxa"/>
            <w:shd w:val="clear" w:color="auto" w:fill="auto"/>
          </w:tcPr>
          <w:p w:rsidR="008C59CD" w:rsidRPr="00CF0FD5" w:rsidRDefault="008C59CD" w:rsidP="008C59CD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8C59CD" w:rsidRPr="00CF0FD5" w:rsidRDefault="008C59CD" w:rsidP="008C59CD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4"/>
          </w:tcPr>
          <w:p w:rsidR="008C59CD" w:rsidRPr="00CF0FD5" w:rsidRDefault="008C59CD" w:rsidP="008C59CD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8C59CD" w:rsidRPr="00CF0FD5" w:rsidRDefault="008C59CD" w:rsidP="00262128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C59CD" w:rsidRPr="00CF0FD5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8C59CD" w:rsidRPr="00CF0FD5" w:rsidTr="004217AC">
        <w:trPr>
          <w:gridAfter w:val="1"/>
          <w:wAfter w:w="12" w:type="dxa"/>
          <w:trHeight w:val="1898"/>
        </w:trPr>
        <w:tc>
          <w:tcPr>
            <w:tcW w:w="691" w:type="dxa"/>
            <w:vMerge/>
            <w:shd w:val="clear" w:color="auto" w:fill="auto"/>
          </w:tcPr>
          <w:p w:rsidR="008C59CD" w:rsidRPr="00C002C4" w:rsidRDefault="008C59CD" w:rsidP="009046C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C59CD" w:rsidRPr="00CF0FD5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C59CD" w:rsidRDefault="008C59CD" w:rsidP="008C59CD">
            <w:pPr>
              <w:ind w:left="-57" w:right="-57" w:hanging="1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Pr="00C002C4">
              <w:rPr>
                <w:rFonts w:ascii="Times New Roman" w:hAnsi="Times New Roman" w:cs="Times New Roman"/>
                <w:color w:val="000000"/>
              </w:rPr>
              <w:t>сего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C59CD" w:rsidRDefault="002C7CFD" w:rsidP="007B3DE5">
            <w:pPr>
              <w:ind w:left="-57" w:right="-57" w:hanging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29 548,2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C59CD" w:rsidRDefault="002C7CFD" w:rsidP="007B3DE5">
            <w:pPr>
              <w:ind w:left="-57" w:right="-57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29 548,2</w:t>
            </w:r>
          </w:p>
        </w:tc>
        <w:tc>
          <w:tcPr>
            <w:tcW w:w="992" w:type="dxa"/>
            <w:shd w:val="clear" w:color="auto" w:fill="auto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4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8C59CD" w:rsidRPr="00CF0FD5" w:rsidRDefault="008C59CD" w:rsidP="00262128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C59CD" w:rsidRPr="00CF0FD5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8C59CD" w:rsidRPr="00CF0FD5" w:rsidTr="004217AC">
        <w:trPr>
          <w:gridAfter w:val="1"/>
          <w:wAfter w:w="12" w:type="dxa"/>
          <w:trHeight w:val="113"/>
        </w:trPr>
        <w:tc>
          <w:tcPr>
            <w:tcW w:w="691" w:type="dxa"/>
            <w:vMerge w:val="restart"/>
            <w:shd w:val="clear" w:color="auto" w:fill="auto"/>
          </w:tcPr>
          <w:p w:rsidR="008C59CD" w:rsidRPr="00C002C4" w:rsidRDefault="008C59CD" w:rsidP="00AC0E9D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lastRenderedPageBreak/>
              <w:t>1.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C002C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8C59CD" w:rsidRPr="00EC5F2E" w:rsidRDefault="008C59CD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AC0E9D">
              <w:rPr>
                <w:rFonts w:ascii="Times New Roman" w:hAnsi="Times New Roman" w:cs="Times New Roman"/>
                <w:color w:val="000000"/>
              </w:rPr>
              <w:t xml:space="preserve">Организация и </w:t>
            </w:r>
            <w:proofErr w:type="spellStart"/>
            <w:proofErr w:type="gramStart"/>
            <w:r w:rsidRPr="00AC0E9D">
              <w:rPr>
                <w:rFonts w:ascii="Times New Roman" w:hAnsi="Times New Roman" w:cs="Times New Roman"/>
                <w:color w:val="000000"/>
              </w:rPr>
              <w:t>обес</w:t>
            </w:r>
            <w:proofErr w:type="spellEnd"/>
            <w:r w:rsidRPr="00AC0E9D">
              <w:rPr>
                <w:rFonts w:ascii="Times New Roman" w:hAnsi="Times New Roman" w:cs="Times New Roman"/>
                <w:color w:val="000000"/>
              </w:rPr>
              <w:t>-печение</w:t>
            </w:r>
            <w:proofErr w:type="gramEnd"/>
            <w:r w:rsidRPr="00AC0E9D">
              <w:rPr>
                <w:rFonts w:ascii="Times New Roman" w:hAnsi="Times New Roman" w:cs="Times New Roman"/>
                <w:color w:val="000000"/>
              </w:rPr>
              <w:t xml:space="preserve"> деятельности </w:t>
            </w:r>
            <w:r>
              <w:rPr>
                <w:rFonts w:ascii="Times New Roman" w:hAnsi="Times New Roman" w:cs="Times New Roman"/>
                <w:color w:val="000000"/>
              </w:rPr>
              <w:t xml:space="preserve">МБУК кинотеатр «Горн» </w:t>
            </w:r>
            <w:r w:rsidRPr="00AC0E9D">
              <w:rPr>
                <w:rFonts w:ascii="Times New Roman" w:hAnsi="Times New Roman" w:cs="Times New Roman"/>
                <w:color w:val="000000"/>
              </w:rPr>
              <w:t xml:space="preserve"> (в рамках выполнения муниц</w:t>
            </w:r>
            <w:r w:rsidRPr="00AC0E9D">
              <w:rPr>
                <w:rFonts w:ascii="Times New Roman" w:hAnsi="Times New Roman" w:cs="Times New Roman"/>
                <w:color w:val="000000"/>
              </w:rPr>
              <w:t>и</w:t>
            </w:r>
            <w:r w:rsidRPr="00AC0E9D">
              <w:rPr>
                <w:rFonts w:ascii="Times New Roman" w:hAnsi="Times New Roman" w:cs="Times New Roman"/>
                <w:color w:val="000000"/>
              </w:rPr>
              <w:t>пального задания)</w:t>
            </w:r>
          </w:p>
        </w:tc>
        <w:tc>
          <w:tcPr>
            <w:tcW w:w="714" w:type="dxa"/>
            <w:vMerge w:val="restart"/>
          </w:tcPr>
          <w:p w:rsidR="008C59CD" w:rsidRPr="00EC5F2E" w:rsidRDefault="008C59CD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8C59CD" w:rsidRPr="00EC5F2E" w:rsidRDefault="008C59CD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C59CD" w:rsidRPr="000519D4" w:rsidRDefault="008C59CD" w:rsidP="00C865A0">
            <w:pPr>
              <w:ind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9 425,1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C59CD" w:rsidRPr="000519D4" w:rsidRDefault="008C59CD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9 425,1</w:t>
            </w:r>
          </w:p>
        </w:tc>
        <w:tc>
          <w:tcPr>
            <w:tcW w:w="992" w:type="dxa"/>
            <w:shd w:val="clear" w:color="auto" w:fill="auto"/>
          </w:tcPr>
          <w:p w:rsidR="008C59CD" w:rsidRPr="00EC5F2E" w:rsidRDefault="008C59CD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8C59CD" w:rsidRPr="00EC5F2E" w:rsidRDefault="008C59CD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8C59CD" w:rsidRPr="00EC5F2E" w:rsidRDefault="008C59CD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 w:val="restart"/>
            <w:shd w:val="clear" w:color="auto" w:fill="auto"/>
          </w:tcPr>
          <w:p w:rsidR="008C59CD" w:rsidRPr="00EC5F2E" w:rsidRDefault="008C59CD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t>Организация и обеспечение де</w:t>
            </w:r>
            <w:r w:rsidRPr="00EC5F2E">
              <w:rPr>
                <w:rFonts w:ascii="Times New Roman" w:hAnsi="Times New Roman" w:cs="Times New Roman"/>
                <w:color w:val="000000"/>
              </w:rPr>
              <w:t>я</w:t>
            </w:r>
            <w:r w:rsidRPr="00EC5F2E">
              <w:rPr>
                <w:rFonts w:ascii="Times New Roman" w:hAnsi="Times New Roman" w:cs="Times New Roman"/>
                <w:color w:val="000000"/>
              </w:rPr>
              <w:t>тельности учр</w:t>
            </w:r>
            <w:r w:rsidRPr="00EC5F2E">
              <w:rPr>
                <w:rFonts w:ascii="Times New Roman" w:hAnsi="Times New Roman" w:cs="Times New Roman"/>
                <w:color w:val="000000"/>
              </w:rPr>
              <w:t>е</w:t>
            </w:r>
            <w:r w:rsidRPr="00EC5F2E">
              <w:rPr>
                <w:rFonts w:ascii="Times New Roman" w:hAnsi="Times New Roman" w:cs="Times New Roman"/>
                <w:color w:val="000000"/>
              </w:rPr>
              <w:t>ждений культуры</w:t>
            </w: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8C59CD" w:rsidRPr="00FB3A61" w:rsidRDefault="008C59CD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FB3A61">
              <w:rPr>
                <w:rFonts w:ascii="Times New Roman" w:hAnsi="Times New Roman" w:cs="Times New Roman"/>
                <w:color w:val="000000"/>
              </w:rPr>
              <w:t xml:space="preserve">Отдел </w:t>
            </w:r>
            <w:proofErr w:type="gramStart"/>
            <w:r w:rsidRPr="00FB3A61">
              <w:rPr>
                <w:rFonts w:ascii="Times New Roman" w:hAnsi="Times New Roman" w:cs="Times New Roman"/>
                <w:color w:val="000000"/>
              </w:rPr>
              <w:t>культу-</w:t>
            </w:r>
            <w:proofErr w:type="spellStart"/>
            <w:r w:rsidRPr="00FB3A61">
              <w:rPr>
                <w:rFonts w:ascii="Times New Roman" w:hAnsi="Times New Roman" w:cs="Times New Roman"/>
                <w:color w:val="000000"/>
              </w:rPr>
              <w:t>ры</w:t>
            </w:r>
            <w:proofErr w:type="spellEnd"/>
            <w:proofErr w:type="gramEnd"/>
            <w:r w:rsidRPr="00FB3A6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3A61">
              <w:rPr>
                <w:rFonts w:ascii="Times New Roman" w:hAnsi="Times New Roman" w:cs="Times New Roman"/>
                <w:color w:val="000000"/>
              </w:rPr>
              <w:t>админи-страции</w:t>
            </w:r>
            <w:proofErr w:type="spellEnd"/>
            <w:r w:rsidRPr="00FB3A61">
              <w:rPr>
                <w:rFonts w:ascii="Times New Roman" w:hAnsi="Times New Roman" w:cs="Times New Roman"/>
                <w:color w:val="000000"/>
              </w:rPr>
              <w:t xml:space="preserve"> Лени</w:t>
            </w:r>
            <w:r w:rsidRPr="00FB3A61">
              <w:rPr>
                <w:rFonts w:ascii="Times New Roman" w:hAnsi="Times New Roman" w:cs="Times New Roman"/>
                <w:color w:val="000000"/>
              </w:rPr>
              <w:t>н</w:t>
            </w:r>
            <w:r w:rsidRPr="00FB3A61">
              <w:rPr>
                <w:rFonts w:ascii="Times New Roman" w:hAnsi="Times New Roman" w:cs="Times New Roman"/>
                <w:color w:val="000000"/>
              </w:rPr>
              <w:t>градск</w:t>
            </w:r>
            <w:r>
              <w:rPr>
                <w:rFonts w:ascii="Times New Roman" w:hAnsi="Times New Roman" w:cs="Times New Roman"/>
                <w:color w:val="000000"/>
              </w:rPr>
              <w:t>ого м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>ниципального округа</w:t>
            </w:r>
            <w:r w:rsidRPr="00FB3A61">
              <w:rPr>
                <w:rFonts w:ascii="Times New Roman" w:hAnsi="Times New Roman" w:cs="Times New Roman"/>
                <w:color w:val="000000"/>
              </w:rPr>
              <w:t xml:space="preserve">, </w:t>
            </w:r>
          </w:p>
          <w:p w:rsidR="008C59CD" w:rsidRPr="00EC5F2E" w:rsidRDefault="008C59CD" w:rsidP="00720AD2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720AD2">
              <w:rPr>
                <w:rFonts w:ascii="Times New Roman" w:hAnsi="Times New Roman" w:cs="Times New Roman"/>
                <w:color w:val="000000"/>
              </w:rPr>
              <w:t>МБУК кинот</w:t>
            </w:r>
            <w:r w:rsidRPr="00720AD2"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 xml:space="preserve">атр «Горн» </w:t>
            </w:r>
          </w:p>
        </w:tc>
      </w:tr>
      <w:tr w:rsidR="008C59CD" w:rsidRPr="00CF0FD5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8C59CD" w:rsidRPr="00C002C4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C59CD" w:rsidRPr="00CF0FD5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8C59CD" w:rsidRPr="00CF0FD5" w:rsidRDefault="008C59CD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C59CD" w:rsidRPr="00EC5F2E" w:rsidRDefault="008C59CD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2026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C59CD" w:rsidRPr="000519D4" w:rsidRDefault="008C59CD" w:rsidP="00C865A0">
            <w:pPr>
              <w:ind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9 835,0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C59CD" w:rsidRPr="000519D4" w:rsidRDefault="008C59CD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9 835,0</w:t>
            </w:r>
          </w:p>
        </w:tc>
        <w:tc>
          <w:tcPr>
            <w:tcW w:w="992" w:type="dxa"/>
            <w:shd w:val="clear" w:color="auto" w:fill="auto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4"/>
          </w:tcPr>
          <w:p w:rsidR="008C59CD" w:rsidRPr="00CF0FD5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F0F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C59CD" w:rsidRPr="00CF0FD5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C59CD" w:rsidRPr="00CF0FD5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8C59CD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8C59CD" w:rsidRPr="00C002C4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C59CD" w:rsidRPr="00C002C4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8C59CD" w:rsidRPr="00C002C4" w:rsidRDefault="008C59CD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C59CD" w:rsidRPr="00EC5F2E" w:rsidRDefault="008C59CD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2027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C59CD" w:rsidRPr="002C7CFD" w:rsidRDefault="00792233" w:rsidP="00C865A0">
            <w:pPr>
              <w:ind w:right="-57" w:firstLine="0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10 228,4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C59CD" w:rsidRPr="002C7CFD" w:rsidRDefault="007621AD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10 228,4</w:t>
            </w:r>
          </w:p>
        </w:tc>
        <w:tc>
          <w:tcPr>
            <w:tcW w:w="992" w:type="dxa"/>
            <w:shd w:val="clear" w:color="auto" w:fill="auto"/>
          </w:tcPr>
          <w:p w:rsidR="008C59CD" w:rsidRPr="00C002C4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C59CD" w:rsidRPr="00C002C4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</w:tcPr>
          <w:p w:rsidR="008C59CD" w:rsidRPr="00C002C4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C59CD" w:rsidRPr="00C002C4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C59CD" w:rsidRPr="00C002C4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8C59CD" w:rsidRPr="00C002C4" w:rsidTr="004217AC">
        <w:trPr>
          <w:gridAfter w:val="1"/>
          <w:wAfter w:w="12" w:type="dxa"/>
          <w:trHeight w:val="242"/>
        </w:trPr>
        <w:tc>
          <w:tcPr>
            <w:tcW w:w="691" w:type="dxa"/>
            <w:vMerge/>
            <w:shd w:val="clear" w:color="auto" w:fill="auto"/>
          </w:tcPr>
          <w:p w:rsidR="008C59CD" w:rsidRPr="00C002C4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C59CD" w:rsidRPr="00C002C4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8C59CD" w:rsidRPr="00C002C4" w:rsidRDefault="008C59CD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C59CD" w:rsidRPr="00EC5F2E" w:rsidRDefault="008C59CD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C59CD" w:rsidRPr="002C7CFD" w:rsidRDefault="007621AD" w:rsidP="00C85E97">
            <w:pPr>
              <w:ind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</w:t>
            </w:r>
            <w:r w:rsidR="00C85E97">
              <w:rPr>
                <w:rFonts w:ascii="Times New Roman" w:hAnsi="Times New Roman" w:cs="Times New Roman"/>
              </w:rPr>
              <w:t>83</w:t>
            </w: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C59CD" w:rsidRPr="002C7CFD" w:rsidRDefault="00792233" w:rsidP="00C85E97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 xml:space="preserve">9 </w:t>
            </w:r>
            <w:r w:rsidR="00C85E97">
              <w:rPr>
                <w:rFonts w:ascii="Times New Roman" w:hAnsi="Times New Roman" w:cs="Times New Roman"/>
              </w:rPr>
              <w:t>83</w:t>
            </w:r>
            <w:r w:rsidRPr="002C7CFD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992" w:type="dxa"/>
            <w:shd w:val="clear" w:color="auto" w:fill="auto"/>
          </w:tcPr>
          <w:p w:rsidR="008C59CD" w:rsidRPr="00C002C4" w:rsidRDefault="008C59CD" w:rsidP="00B05986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8C59CD" w:rsidRPr="00C002C4" w:rsidRDefault="008C59CD" w:rsidP="00B05986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8C59CD" w:rsidRPr="00C002C4" w:rsidRDefault="008C59CD" w:rsidP="00B05986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8C59CD" w:rsidRPr="00C002C4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C59CD" w:rsidRPr="00C002C4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8C59CD" w:rsidRPr="00C002C4" w:rsidTr="004217AC">
        <w:trPr>
          <w:gridAfter w:val="1"/>
          <w:wAfter w:w="12" w:type="dxa"/>
          <w:trHeight w:val="1398"/>
        </w:trPr>
        <w:tc>
          <w:tcPr>
            <w:tcW w:w="691" w:type="dxa"/>
            <w:vMerge/>
            <w:shd w:val="clear" w:color="auto" w:fill="auto"/>
          </w:tcPr>
          <w:p w:rsidR="008C59CD" w:rsidRPr="00C002C4" w:rsidRDefault="008C59C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C59CD" w:rsidRPr="00C002C4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8C59CD" w:rsidRPr="00C002C4" w:rsidRDefault="008C59CD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C59CD" w:rsidRDefault="008C59CD" w:rsidP="008C59CD">
            <w:pPr>
              <w:ind w:left="-57" w:right="-57" w:hanging="1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Всего: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C59CD" w:rsidRDefault="002C7CFD" w:rsidP="008C59CD">
            <w:pPr>
              <w:ind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39 716,9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C59CD" w:rsidRDefault="002C7CFD" w:rsidP="008C59CD">
            <w:pPr>
              <w:ind w:left="-57" w:right="-57" w:hanging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39 716,9</w:t>
            </w:r>
          </w:p>
        </w:tc>
        <w:tc>
          <w:tcPr>
            <w:tcW w:w="992" w:type="dxa"/>
            <w:shd w:val="clear" w:color="auto" w:fill="auto"/>
          </w:tcPr>
          <w:p w:rsidR="008C59CD" w:rsidRPr="00C002C4" w:rsidRDefault="008C59CD" w:rsidP="00B05986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8C59CD" w:rsidRPr="00C002C4" w:rsidRDefault="008C59CD" w:rsidP="00B05986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8C59CD" w:rsidRPr="00C002C4" w:rsidRDefault="008C59CD" w:rsidP="00B05986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8C59CD" w:rsidRPr="00C002C4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C59CD" w:rsidRPr="00C002C4" w:rsidRDefault="008C59CD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 w:val="restart"/>
            <w:shd w:val="clear" w:color="auto" w:fill="auto"/>
          </w:tcPr>
          <w:p w:rsidR="00A41E17" w:rsidRPr="00EC5F2E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1.7.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A41E17" w:rsidRPr="00EC5F2E" w:rsidRDefault="00A41E17" w:rsidP="00720AD2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t>Организация и обе</w:t>
            </w:r>
            <w:r w:rsidRPr="00EC5F2E">
              <w:rPr>
                <w:rFonts w:ascii="Times New Roman" w:hAnsi="Times New Roman" w:cs="Times New Roman"/>
                <w:color w:val="000000"/>
              </w:rPr>
              <w:t>с</w:t>
            </w:r>
            <w:r w:rsidRPr="00EC5F2E">
              <w:rPr>
                <w:rFonts w:ascii="Times New Roman" w:hAnsi="Times New Roman" w:cs="Times New Roman"/>
                <w:color w:val="000000"/>
              </w:rPr>
              <w:t>печение деятельности МБУК «ЛБ» (в ра</w:t>
            </w:r>
            <w:r w:rsidRPr="00EC5F2E">
              <w:rPr>
                <w:rFonts w:ascii="Times New Roman" w:hAnsi="Times New Roman" w:cs="Times New Roman"/>
                <w:color w:val="000000"/>
              </w:rPr>
              <w:t>м</w:t>
            </w:r>
            <w:r w:rsidRPr="00EC5F2E">
              <w:rPr>
                <w:rFonts w:ascii="Times New Roman" w:hAnsi="Times New Roman" w:cs="Times New Roman"/>
                <w:color w:val="000000"/>
              </w:rPr>
              <w:t>ках выполнения м</w:t>
            </w:r>
            <w:r w:rsidRPr="00EC5F2E">
              <w:rPr>
                <w:rFonts w:ascii="Times New Roman" w:hAnsi="Times New Roman" w:cs="Times New Roman"/>
                <w:color w:val="000000"/>
              </w:rPr>
              <w:t>у</w:t>
            </w:r>
            <w:r w:rsidRPr="00EC5F2E">
              <w:rPr>
                <w:rFonts w:ascii="Times New Roman" w:hAnsi="Times New Roman" w:cs="Times New Roman"/>
                <w:color w:val="000000"/>
              </w:rPr>
              <w:t>ниципального зад</w:t>
            </w:r>
            <w:r w:rsidRPr="00EC5F2E">
              <w:rPr>
                <w:rFonts w:ascii="Times New Roman" w:hAnsi="Times New Roman" w:cs="Times New Roman"/>
                <w:color w:val="000000"/>
              </w:rPr>
              <w:t>а</w:t>
            </w:r>
            <w:r w:rsidRPr="00EC5F2E">
              <w:rPr>
                <w:rFonts w:ascii="Times New Roman" w:hAnsi="Times New Roman" w:cs="Times New Roman"/>
                <w:color w:val="000000"/>
              </w:rPr>
              <w:t xml:space="preserve">ния) </w:t>
            </w:r>
          </w:p>
        </w:tc>
        <w:tc>
          <w:tcPr>
            <w:tcW w:w="714" w:type="dxa"/>
            <w:vMerge w:val="restart"/>
          </w:tcPr>
          <w:p w:rsidR="00A41E17" w:rsidRPr="00EC5F2E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A41E17" w:rsidRPr="00EC5F2E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Pr="00EC5F2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Pr="000519D4" w:rsidRDefault="00A41E17" w:rsidP="00C865A0">
            <w:pPr>
              <w:ind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38 754,8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Pr="000519D4" w:rsidRDefault="00A41E17" w:rsidP="000E52F4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38 754,8</w:t>
            </w:r>
          </w:p>
        </w:tc>
        <w:tc>
          <w:tcPr>
            <w:tcW w:w="992" w:type="dxa"/>
            <w:shd w:val="clear" w:color="auto" w:fill="auto"/>
          </w:tcPr>
          <w:p w:rsidR="00A41E17" w:rsidRPr="00EC5F2E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EC5F2E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</w:tcPr>
          <w:p w:rsidR="00A41E17" w:rsidRPr="00EC5F2E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 w:val="restart"/>
            <w:shd w:val="clear" w:color="auto" w:fill="auto"/>
          </w:tcPr>
          <w:p w:rsidR="00A41E17" w:rsidRPr="00EC5F2E" w:rsidRDefault="00A41E17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t>Организация и обеспечение де</w:t>
            </w:r>
            <w:r w:rsidRPr="00EC5F2E">
              <w:rPr>
                <w:rFonts w:ascii="Times New Roman" w:hAnsi="Times New Roman" w:cs="Times New Roman"/>
                <w:color w:val="000000"/>
              </w:rPr>
              <w:t>я</w:t>
            </w:r>
            <w:r w:rsidRPr="00EC5F2E">
              <w:rPr>
                <w:rFonts w:ascii="Times New Roman" w:hAnsi="Times New Roman" w:cs="Times New Roman"/>
                <w:color w:val="000000"/>
              </w:rPr>
              <w:t>тельности учр</w:t>
            </w:r>
            <w:r w:rsidRPr="00EC5F2E">
              <w:rPr>
                <w:rFonts w:ascii="Times New Roman" w:hAnsi="Times New Roman" w:cs="Times New Roman"/>
                <w:color w:val="000000"/>
              </w:rPr>
              <w:t>е</w:t>
            </w:r>
            <w:r w:rsidRPr="00EC5F2E">
              <w:rPr>
                <w:rFonts w:ascii="Times New Roman" w:hAnsi="Times New Roman" w:cs="Times New Roman"/>
                <w:color w:val="000000"/>
              </w:rPr>
              <w:t>ждений культуры</w:t>
            </w: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A41E17" w:rsidRPr="00EC5F2E" w:rsidRDefault="00A41E17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t>Отдел культ</w:t>
            </w:r>
            <w:r w:rsidRPr="00EC5F2E">
              <w:rPr>
                <w:rFonts w:ascii="Times New Roman" w:hAnsi="Times New Roman" w:cs="Times New Roman"/>
                <w:color w:val="000000"/>
              </w:rPr>
              <w:t>у</w:t>
            </w:r>
            <w:r w:rsidRPr="00EC5F2E">
              <w:rPr>
                <w:rFonts w:ascii="Times New Roman" w:hAnsi="Times New Roman" w:cs="Times New Roman"/>
                <w:color w:val="000000"/>
              </w:rPr>
              <w:t>ры админ</w:t>
            </w:r>
            <w:r w:rsidRPr="00EC5F2E">
              <w:rPr>
                <w:rFonts w:ascii="Times New Roman" w:hAnsi="Times New Roman" w:cs="Times New Roman"/>
                <w:color w:val="000000"/>
              </w:rPr>
              <w:t>и</w:t>
            </w:r>
            <w:r w:rsidRPr="00EC5F2E">
              <w:rPr>
                <w:rFonts w:ascii="Times New Roman" w:hAnsi="Times New Roman" w:cs="Times New Roman"/>
                <w:color w:val="000000"/>
              </w:rPr>
              <w:t>страции Лени</w:t>
            </w:r>
            <w:r w:rsidRPr="00EC5F2E">
              <w:rPr>
                <w:rFonts w:ascii="Times New Roman" w:hAnsi="Times New Roman" w:cs="Times New Roman"/>
                <w:color w:val="000000"/>
              </w:rPr>
              <w:t>н</w:t>
            </w:r>
            <w:r w:rsidRPr="00EC5F2E">
              <w:rPr>
                <w:rFonts w:ascii="Times New Roman" w:hAnsi="Times New Roman" w:cs="Times New Roman"/>
                <w:color w:val="000000"/>
              </w:rPr>
              <w:t>градск</w:t>
            </w:r>
            <w:r>
              <w:rPr>
                <w:rFonts w:ascii="Times New Roman" w:hAnsi="Times New Roman" w:cs="Times New Roman"/>
                <w:color w:val="000000"/>
              </w:rPr>
              <w:t>ого м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>ниципального округа</w:t>
            </w:r>
            <w:r w:rsidRPr="00EC5F2E">
              <w:rPr>
                <w:rFonts w:ascii="Times New Roman" w:hAnsi="Times New Roman" w:cs="Times New Roman"/>
                <w:color w:val="000000"/>
              </w:rPr>
              <w:t xml:space="preserve">, </w:t>
            </w:r>
          </w:p>
          <w:p w:rsidR="00A41E17" w:rsidRPr="00C002C4" w:rsidRDefault="00A41E17" w:rsidP="00720AD2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t>МБУК «ЛБ»</w:t>
            </w:r>
          </w:p>
        </w:tc>
      </w:tr>
      <w:tr w:rsidR="00A41E17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A41E17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A41E17" w:rsidRPr="00AC0E9D" w:rsidRDefault="00A41E17" w:rsidP="00AC0E9D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</w:tcPr>
          <w:p w:rsidR="00A41E17" w:rsidRPr="00EC5F2E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Pr="00C002C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Pr="000519D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40 223,6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Pr="000519D4" w:rsidRDefault="00A41E17" w:rsidP="000519D4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40 223,6</w:t>
            </w:r>
          </w:p>
        </w:tc>
        <w:tc>
          <w:tcPr>
            <w:tcW w:w="992" w:type="dxa"/>
            <w:shd w:val="clear" w:color="auto" w:fill="auto"/>
          </w:tcPr>
          <w:p w:rsidR="00A41E17" w:rsidRPr="00EC5F2E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EC5F2E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A41E17" w:rsidRPr="00EC5F2E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A41E17" w:rsidRPr="00EC5F2E" w:rsidRDefault="00A41E17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A41E17" w:rsidRPr="00EC5F2E" w:rsidRDefault="00A41E17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A41E17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A41E17" w:rsidRPr="00AC0E9D" w:rsidRDefault="00A41E17" w:rsidP="00AC0E9D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</w:tcPr>
          <w:p w:rsidR="00A41E17" w:rsidRPr="00EC5F2E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Pr="00C002C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Pr="002C7CFD" w:rsidRDefault="00A85F6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41 599,6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Pr="002C7CFD" w:rsidRDefault="00A85F6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41 599,6</w:t>
            </w:r>
          </w:p>
        </w:tc>
        <w:tc>
          <w:tcPr>
            <w:tcW w:w="992" w:type="dxa"/>
            <w:shd w:val="clear" w:color="auto" w:fill="auto"/>
          </w:tcPr>
          <w:p w:rsidR="00A41E17" w:rsidRPr="00EC5F2E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EC5F2E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A41E17" w:rsidRPr="00EC5F2E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A41E17" w:rsidRPr="00EC5F2E" w:rsidRDefault="00A41E17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A41E17" w:rsidRPr="00EC5F2E" w:rsidRDefault="00A41E17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267"/>
        </w:trPr>
        <w:tc>
          <w:tcPr>
            <w:tcW w:w="691" w:type="dxa"/>
            <w:vMerge/>
            <w:shd w:val="clear" w:color="auto" w:fill="auto"/>
          </w:tcPr>
          <w:p w:rsidR="00A41E17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A41E17" w:rsidRPr="00AC0E9D" w:rsidRDefault="00A41E17" w:rsidP="00AC0E9D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</w:tcPr>
          <w:p w:rsidR="00A41E17" w:rsidRPr="00EC5F2E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Default="00A41E17" w:rsidP="00A41E17">
            <w:pPr>
              <w:ind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Pr="002C7CFD" w:rsidRDefault="00A85F6A" w:rsidP="003D349F">
            <w:pPr>
              <w:ind w:left="-57" w:right="-57" w:hanging="36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39 999,6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Pr="002C7CFD" w:rsidRDefault="00A85F6A" w:rsidP="003D349F">
            <w:pPr>
              <w:ind w:left="-57" w:right="-57" w:hanging="33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39 999,6</w:t>
            </w:r>
          </w:p>
        </w:tc>
        <w:tc>
          <w:tcPr>
            <w:tcW w:w="992" w:type="dxa"/>
            <w:shd w:val="clear" w:color="auto" w:fill="auto"/>
          </w:tcPr>
          <w:p w:rsidR="00A41E17" w:rsidRPr="00EC5F2E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EC5F2E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A41E17" w:rsidRPr="00EC5F2E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A41E17" w:rsidRPr="00EC5F2E" w:rsidRDefault="00A41E17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A41E17" w:rsidRPr="00EC5F2E" w:rsidRDefault="00A41E17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1115"/>
        </w:trPr>
        <w:tc>
          <w:tcPr>
            <w:tcW w:w="691" w:type="dxa"/>
            <w:vMerge/>
            <w:shd w:val="clear" w:color="auto" w:fill="auto"/>
          </w:tcPr>
          <w:p w:rsidR="00A41E17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A41E17" w:rsidRPr="00AC0E9D" w:rsidRDefault="00A41E17" w:rsidP="00AC0E9D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</w:tcPr>
          <w:p w:rsidR="00A41E17" w:rsidRPr="00EC5F2E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Default="00A41E17" w:rsidP="00A41E17">
            <w:pPr>
              <w:ind w:right="-5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Pr="00C002C4">
              <w:rPr>
                <w:rFonts w:ascii="Times New Roman" w:hAnsi="Times New Roman" w:cs="Times New Roman"/>
                <w:color w:val="000000"/>
              </w:rPr>
              <w:t>сего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Default="002C7CFD" w:rsidP="003D349F">
            <w:pPr>
              <w:ind w:left="-57" w:right="-57" w:hanging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160 577,6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Default="002C7CFD" w:rsidP="003D349F">
            <w:pPr>
              <w:ind w:left="-57" w:right="-57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160 577,6</w:t>
            </w:r>
          </w:p>
        </w:tc>
        <w:tc>
          <w:tcPr>
            <w:tcW w:w="992" w:type="dxa"/>
            <w:shd w:val="clear" w:color="auto" w:fill="auto"/>
          </w:tcPr>
          <w:p w:rsidR="00A41E17" w:rsidRPr="00EC5F2E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EC5F2E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A41E17" w:rsidRPr="00EC5F2E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A41E17" w:rsidRPr="00EC5F2E" w:rsidRDefault="00A41E17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A41E17" w:rsidRPr="00EC5F2E" w:rsidRDefault="00A41E17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337"/>
        </w:trPr>
        <w:tc>
          <w:tcPr>
            <w:tcW w:w="691" w:type="dxa"/>
            <w:vMerge w:val="restart"/>
            <w:shd w:val="clear" w:color="auto" w:fill="auto"/>
          </w:tcPr>
          <w:p w:rsidR="00A41E17" w:rsidRPr="000549C4" w:rsidRDefault="00A41E17" w:rsidP="00EE7C0C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1.8.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A41E17" w:rsidRPr="00C002C4" w:rsidRDefault="00A41E17" w:rsidP="00EE7C0C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Комплектование и обеспечение сохра</w:t>
            </w:r>
            <w:r w:rsidRPr="00C002C4">
              <w:rPr>
                <w:rFonts w:ascii="Times New Roman" w:hAnsi="Times New Roman" w:cs="Times New Roman"/>
                <w:color w:val="000000"/>
              </w:rPr>
              <w:t>н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ности библиотечных фондов библиотек МБУК «ЛБ» </w:t>
            </w:r>
          </w:p>
        </w:tc>
        <w:tc>
          <w:tcPr>
            <w:tcW w:w="714" w:type="dxa"/>
            <w:vMerge w:val="restart"/>
          </w:tcPr>
          <w:p w:rsidR="00A41E17" w:rsidRPr="00C002C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A41E17" w:rsidRPr="00C002C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Pr="00C002C4" w:rsidRDefault="00A41E17" w:rsidP="00D93B0C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2073,1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Pr="00C002C4" w:rsidRDefault="00A41E17" w:rsidP="008E720D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1832,8</w:t>
            </w:r>
          </w:p>
        </w:tc>
        <w:tc>
          <w:tcPr>
            <w:tcW w:w="992" w:type="dxa"/>
            <w:shd w:val="clear" w:color="auto" w:fill="auto"/>
          </w:tcPr>
          <w:p w:rsidR="00A41E17" w:rsidRPr="00C002C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C002C4" w:rsidRDefault="00A41E17" w:rsidP="00EE7C0C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240,3</w:t>
            </w:r>
          </w:p>
        </w:tc>
        <w:tc>
          <w:tcPr>
            <w:tcW w:w="1275" w:type="dxa"/>
            <w:gridSpan w:val="4"/>
          </w:tcPr>
          <w:p w:rsidR="00A41E17" w:rsidRPr="00C002C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 w:val="restart"/>
            <w:shd w:val="clear" w:color="auto" w:fill="auto"/>
          </w:tcPr>
          <w:p w:rsidR="00A41E17" w:rsidRPr="00C002C4" w:rsidRDefault="00A41E17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Приобретение книг</w:t>
            </w: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A41E17" w:rsidRDefault="00A41E17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t>Отдел культ</w:t>
            </w:r>
            <w:r w:rsidRPr="00EC5F2E">
              <w:rPr>
                <w:rFonts w:ascii="Times New Roman" w:hAnsi="Times New Roman" w:cs="Times New Roman"/>
                <w:color w:val="000000"/>
              </w:rPr>
              <w:t>у</w:t>
            </w:r>
            <w:r w:rsidRPr="00EC5F2E">
              <w:rPr>
                <w:rFonts w:ascii="Times New Roman" w:hAnsi="Times New Roman" w:cs="Times New Roman"/>
                <w:color w:val="000000"/>
              </w:rPr>
              <w:t>ры админ</w:t>
            </w:r>
            <w:r w:rsidRPr="00EC5F2E">
              <w:rPr>
                <w:rFonts w:ascii="Times New Roman" w:hAnsi="Times New Roman" w:cs="Times New Roman"/>
                <w:color w:val="000000"/>
              </w:rPr>
              <w:t>и</w:t>
            </w:r>
            <w:r w:rsidRPr="00EC5F2E">
              <w:rPr>
                <w:rFonts w:ascii="Times New Roman" w:hAnsi="Times New Roman" w:cs="Times New Roman"/>
                <w:color w:val="000000"/>
              </w:rPr>
              <w:t>страции Лени</w:t>
            </w:r>
            <w:r w:rsidRPr="00EC5F2E">
              <w:rPr>
                <w:rFonts w:ascii="Times New Roman" w:hAnsi="Times New Roman" w:cs="Times New Roman"/>
                <w:color w:val="000000"/>
              </w:rPr>
              <w:t>н</w:t>
            </w:r>
            <w:r w:rsidRPr="00EC5F2E">
              <w:rPr>
                <w:rFonts w:ascii="Times New Roman" w:hAnsi="Times New Roman" w:cs="Times New Roman"/>
                <w:color w:val="000000"/>
              </w:rPr>
              <w:t>градск</w:t>
            </w:r>
            <w:r>
              <w:rPr>
                <w:rFonts w:ascii="Times New Roman" w:hAnsi="Times New Roman" w:cs="Times New Roman"/>
                <w:color w:val="000000"/>
              </w:rPr>
              <w:t>ого м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>ниципального округа</w:t>
            </w:r>
            <w:r w:rsidRPr="00C002C4">
              <w:rPr>
                <w:rFonts w:ascii="Times New Roman" w:hAnsi="Times New Roman" w:cs="Times New Roman"/>
                <w:color w:val="000000"/>
              </w:rPr>
              <w:t>, МБУК «ЛБ»</w:t>
            </w:r>
          </w:p>
          <w:p w:rsidR="00A41E17" w:rsidRDefault="00A41E17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A41E17" w:rsidRPr="00C002C4" w:rsidRDefault="00A41E17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259"/>
        </w:trPr>
        <w:tc>
          <w:tcPr>
            <w:tcW w:w="691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A41E17" w:rsidRDefault="00A41E17" w:rsidP="00791DCA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</w:tcPr>
          <w:p w:rsidR="00A41E17" w:rsidRPr="00C002C4" w:rsidRDefault="00A41E17" w:rsidP="00791DC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Pr="00C002C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Pr="000519D4" w:rsidRDefault="00A41E17" w:rsidP="000519D4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27</w:t>
            </w:r>
            <w:r>
              <w:rPr>
                <w:rFonts w:ascii="Times New Roman" w:hAnsi="Times New Roman" w:cs="Times New Roman"/>
              </w:rPr>
              <w:t>8</w:t>
            </w:r>
            <w:r w:rsidRPr="000519D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Pr="000519D4" w:rsidRDefault="00A41E17" w:rsidP="000519D4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33,5</w:t>
            </w:r>
          </w:p>
        </w:tc>
        <w:tc>
          <w:tcPr>
            <w:tcW w:w="992" w:type="dxa"/>
            <w:shd w:val="clear" w:color="auto" w:fill="auto"/>
          </w:tcPr>
          <w:p w:rsidR="00A41E17" w:rsidRPr="000519D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0519D4" w:rsidRDefault="00A41E17" w:rsidP="006F08E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245,4</w:t>
            </w:r>
          </w:p>
        </w:tc>
        <w:tc>
          <w:tcPr>
            <w:tcW w:w="1275" w:type="dxa"/>
            <w:gridSpan w:val="4"/>
          </w:tcPr>
          <w:p w:rsidR="00A41E17" w:rsidRPr="00C002C4" w:rsidRDefault="00A41E17" w:rsidP="00791DC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A41E17" w:rsidRPr="00C002C4" w:rsidRDefault="00A41E17" w:rsidP="00791DCA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A41E17" w:rsidRPr="00C002C4" w:rsidRDefault="00A41E17" w:rsidP="00791DCA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262"/>
        </w:trPr>
        <w:tc>
          <w:tcPr>
            <w:tcW w:w="691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A41E17" w:rsidRDefault="00A41E17" w:rsidP="00791DCA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</w:tcPr>
          <w:p w:rsidR="00A41E17" w:rsidRPr="00C002C4" w:rsidRDefault="00A41E17" w:rsidP="00791DC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Pr="00C002C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Pr="002C7CFD" w:rsidRDefault="00792233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294,9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Pr="002C7CFD" w:rsidRDefault="00A85F6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35,4</w:t>
            </w:r>
          </w:p>
        </w:tc>
        <w:tc>
          <w:tcPr>
            <w:tcW w:w="992" w:type="dxa"/>
            <w:shd w:val="clear" w:color="auto" w:fill="auto"/>
          </w:tcPr>
          <w:p w:rsidR="00A41E17" w:rsidRPr="002C7CFD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2C7CFD" w:rsidRDefault="00A85F6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259,5</w:t>
            </w:r>
          </w:p>
        </w:tc>
        <w:tc>
          <w:tcPr>
            <w:tcW w:w="1275" w:type="dxa"/>
            <w:gridSpan w:val="4"/>
          </w:tcPr>
          <w:p w:rsidR="00A41E17" w:rsidRPr="00C002C4" w:rsidRDefault="00A41E17" w:rsidP="00791DC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A41E17" w:rsidRPr="00C002C4" w:rsidRDefault="00A41E17" w:rsidP="00791DCA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A41E17" w:rsidRPr="00C002C4" w:rsidRDefault="00A41E17" w:rsidP="00791DCA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258"/>
        </w:trPr>
        <w:tc>
          <w:tcPr>
            <w:tcW w:w="691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A41E17" w:rsidRDefault="00A41E17" w:rsidP="00791DCA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</w:tcPr>
          <w:p w:rsidR="00A41E17" w:rsidRPr="00C002C4" w:rsidRDefault="00A41E17" w:rsidP="00791DC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Default="00A41E17" w:rsidP="00A41E17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2028 год 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Pr="000519D4" w:rsidRDefault="00A41E17" w:rsidP="000519D4">
            <w:pPr>
              <w:ind w:left="-57" w:right="-57" w:hanging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Pr="000519D4" w:rsidRDefault="00A41E17" w:rsidP="000519D4">
            <w:pPr>
              <w:ind w:left="-57" w:right="-57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41E17" w:rsidRPr="000519D4" w:rsidRDefault="00A41E17" w:rsidP="00C865A0">
            <w:pPr>
              <w:ind w:left="-57" w:right="-57" w:hanging="3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0519D4" w:rsidRDefault="00A41E17" w:rsidP="00EE7C0C">
            <w:pPr>
              <w:ind w:left="-57" w:right="-57" w:hanging="3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4"/>
          </w:tcPr>
          <w:p w:rsidR="00A41E17" w:rsidRPr="00C002C4" w:rsidRDefault="00A41E17" w:rsidP="00791DC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A41E17" w:rsidRPr="00C002C4" w:rsidRDefault="00A41E17" w:rsidP="00791DCA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A41E17" w:rsidRPr="00C002C4" w:rsidRDefault="00A41E17" w:rsidP="00791DCA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1298"/>
        </w:trPr>
        <w:tc>
          <w:tcPr>
            <w:tcW w:w="691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A41E17" w:rsidRDefault="00A41E17" w:rsidP="00791DCA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</w:tcPr>
          <w:p w:rsidR="00A41E17" w:rsidRPr="00C002C4" w:rsidRDefault="00A41E17" w:rsidP="00791DC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Default="00A41E17" w:rsidP="00A41E17">
            <w:pPr>
              <w:ind w:left="-57" w:right="-57" w:hanging="1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Pr="00C002C4">
              <w:rPr>
                <w:rFonts w:ascii="Times New Roman" w:hAnsi="Times New Roman" w:cs="Times New Roman"/>
                <w:color w:val="000000"/>
              </w:rPr>
              <w:t>сего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Default="002C7CFD" w:rsidP="000519D4">
            <w:pPr>
              <w:ind w:left="-57" w:right="-57" w:hanging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2 646,9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Default="002C7CFD" w:rsidP="000519D4">
            <w:pPr>
              <w:ind w:left="-57" w:right="-57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1 901,7</w:t>
            </w:r>
          </w:p>
        </w:tc>
        <w:tc>
          <w:tcPr>
            <w:tcW w:w="992" w:type="dxa"/>
            <w:shd w:val="clear" w:color="auto" w:fill="auto"/>
          </w:tcPr>
          <w:p w:rsidR="00A41E17" w:rsidRDefault="00A41E17" w:rsidP="00C865A0">
            <w:pPr>
              <w:ind w:left="-57" w:right="-57" w:hanging="3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A41E17" w:rsidRDefault="002C7CFD" w:rsidP="00EE7C0C">
            <w:pPr>
              <w:ind w:left="-57" w:right="-57" w:hanging="3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745,2</w:t>
            </w:r>
          </w:p>
        </w:tc>
        <w:tc>
          <w:tcPr>
            <w:tcW w:w="1275" w:type="dxa"/>
            <w:gridSpan w:val="4"/>
          </w:tcPr>
          <w:p w:rsidR="00A41E17" w:rsidRDefault="00A41E17" w:rsidP="00791DCA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A41E17" w:rsidRPr="00C002C4" w:rsidRDefault="00A41E17" w:rsidP="00791DCA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A41E17" w:rsidRPr="00C002C4" w:rsidRDefault="00A41E17" w:rsidP="00791DCA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0AD2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 w:val="restart"/>
            <w:shd w:val="clear" w:color="auto" w:fill="auto"/>
          </w:tcPr>
          <w:p w:rsidR="00720AD2" w:rsidRPr="00C002C4" w:rsidRDefault="00720AD2" w:rsidP="0046320D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</w:t>
            </w:r>
            <w:r w:rsidR="0046320D">
              <w:rPr>
                <w:rFonts w:ascii="Times New Roman" w:hAnsi="Times New Roman" w:cs="Times New Roman"/>
                <w:color w:val="000000"/>
              </w:rPr>
              <w:t>9</w:t>
            </w:r>
            <w:r w:rsidRPr="00C002C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720AD2" w:rsidRPr="00C002C4" w:rsidRDefault="00720AD2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Организация и обе</w:t>
            </w:r>
            <w:r w:rsidRPr="00C002C4">
              <w:rPr>
                <w:rFonts w:ascii="Times New Roman" w:hAnsi="Times New Roman" w:cs="Times New Roman"/>
                <w:color w:val="000000"/>
              </w:rPr>
              <w:t>с</w:t>
            </w:r>
            <w:r w:rsidRPr="00C002C4">
              <w:rPr>
                <w:rFonts w:ascii="Times New Roman" w:hAnsi="Times New Roman" w:cs="Times New Roman"/>
                <w:color w:val="000000"/>
              </w:rPr>
              <w:t>печение деятельности МБУК «Историко-краеведческий музей» (в рамках выполнения муниципального з</w:t>
            </w:r>
            <w:r w:rsidRPr="00C002C4">
              <w:rPr>
                <w:rFonts w:ascii="Times New Roman" w:hAnsi="Times New Roman" w:cs="Times New Roman"/>
                <w:color w:val="000000"/>
              </w:rPr>
              <w:t>а</w:t>
            </w:r>
            <w:r w:rsidRPr="00C002C4">
              <w:rPr>
                <w:rFonts w:ascii="Times New Roman" w:hAnsi="Times New Roman" w:cs="Times New Roman"/>
                <w:color w:val="000000"/>
              </w:rPr>
              <w:t>дания – 1)</w:t>
            </w:r>
          </w:p>
        </w:tc>
        <w:tc>
          <w:tcPr>
            <w:tcW w:w="714" w:type="dxa"/>
            <w:vMerge w:val="restart"/>
          </w:tcPr>
          <w:p w:rsidR="00720AD2" w:rsidRPr="00C002C4" w:rsidRDefault="00720AD2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720AD2" w:rsidRPr="00C002C4" w:rsidRDefault="00720AD2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720AD2" w:rsidRPr="000519D4" w:rsidRDefault="009858CF" w:rsidP="00854D47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7</w:t>
            </w:r>
            <w:r w:rsidR="003D349F" w:rsidRPr="000519D4">
              <w:rPr>
                <w:rFonts w:ascii="Times New Roman" w:hAnsi="Times New Roman" w:cs="Times New Roman"/>
              </w:rPr>
              <w:t xml:space="preserve"> </w:t>
            </w:r>
            <w:r w:rsidRPr="000519D4">
              <w:rPr>
                <w:rFonts w:ascii="Times New Roman" w:hAnsi="Times New Roman" w:cs="Times New Roman"/>
              </w:rPr>
              <w:t>8</w:t>
            </w:r>
            <w:r w:rsidR="00854D47" w:rsidRPr="000519D4">
              <w:rPr>
                <w:rFonts w:ascii="Times New Roman" w:hAnsi="Times New Roman" w:cs="Times New Roman"/>
              </w:rPr>
              <w:t>82</w:t>
            </w:r>
            <w:r w:rsidRPr="000519D4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720AD2" w:rsidRPr="000519D4" w:rsidRDefault="009858CF" w:rsidP="00854D47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7</w:t>
            </w:r>
            <w:r w:rsidR="003D349F" w:rsidRPr="000519D4">
              <w:rPr>
                <w:rFonts w:ascii="Times New Roman" w:hAnsi="Times New Roman" w:cs="Times New Roman"/>
              </w:rPr>
              <w:t xml:space="preserve"> </w:t>
            </w:r>
            <w:r w:rsidRPr="000519D4">
              <w:rPr>
                <w:rFonts w:ascii="Times New Roman" w:hAnsi="Times New Roman" w:cs="Times New Roman"/>
              </w:rPr>
              <w:t>8</w:t>
            </w:r>
            <w:r w:rsidR="00854D47" w:rsidRPr="000519D4">
              <w:rPr>
                <w:rFonts w:ascii="Times New Roman" w:hAnsi="Times New Roman" w:cs="Times New Roman"/>
              </w:rPr>
              <w:t>82</w:t>
            </w:r>
            <w:r w:rsidRPr="000519D4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992" w:type="dxa"/>
            <w:shd w:val="clear" w:color="auto" w:fill="auto"/>
          </w:tcPr>
          <w:p w:rsidR="00720AD2" w:rsidRPr="00C002C4" w:rsidRDefault="00720AD2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20AD2" w:rsidRPr="00C002C4" w:rsidRDefault="00720AD2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</w:tcPr>
          <w:p w:rsidR="00720AD2" w:rsidRPr="00C002C4" w:rsidRDefault="00720AD2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 w:val="restart"/>
            <w:shd w:val="clear" w:color="auto" w:fill="auto"/>
          </w:tcPr>
          <w:p w:rsidR="00720AD2" w:rsidRPr="00C002C4" w:rsidRDefault="00720AD2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Организация и обеспечение де</w:t>
            </w:r>
            <w:r w:rsidRPr="00C002C4">
              <w:rPr>
                <w:rFonts w:ascii="Times New Roman" w:hAnsi="Times New Roman" w:cs="Times New Roman"/>
                <w:color w:val="000000"/>
              </w:rPr>
              <w:t>я</w:t>
            </w:r>
            <w:r w:rsidRPr="00C002C4">
              <w:rPr>
                <w:rFonts w:ascii="Times New Roman" w:hAnsi="Times New Roman" w:cs="Times New Roman"/>
                <w:color w:val="000000"/>
              </w:rPr>
              <w:t>тельности учр</w:t>
            </w:r>
            <w:r w:rsidRPr="00C002C4">
              <w:rPr>
                <w:rFonts w:ascii="Times New Roman" w:hAnsi="Times New Roman" w:cs="Times New Roman"/>
                <w:color w:val="000000"/>
              </w:rPr>
              <w:t>е</w:t>
            </w:r>
            <w:r w:rsidRPr="00C002C4">
              <w:rPr>
                <w:rFonts w:ascii="Times New Roman" w:hAnsi="Times New Roman" w:cs="Times New Roman"/>
                <w:color w:val="000000"/>
              </w:rPr>
              <w:t>ждений культуры</w:t>
            </w: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720AD2" w:rsidRPr="00C002C4" w:rsidRDefault="00720AD2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t>Отдел культ</w:t>
            </w:r>
            <w:r w:rsidRPr="00EC5F2E">
              <w:rPr>
                <w:rFonts w:ascii="Times New Roman" w:hAnsi="Times New Roman" w:cs="Times New Roman"/>
                <w:color w:val="000000"/>
              </w:rPr>
              <w:t>у</w:t>
            </w:r>
            <w:r w:rsidRPr="00EC5F2E">
              <w:rPr>
                <w:rFonts w:ascii="Times New Roman" w:hAnsi="Times New Roman" w:cs="Times New Roman"/>
                <w:color w:val="000000"/>
              </w:rPr>
              <w:t>ры админ</w:t>
            </w:r>
            <w:r w:rsidRPr="00EC5F2E">
              <w:rPr>
                <w:rFonts w:ascii="Times New Roman" w:hAnsi="Times New Roman" w:cs="Times New Roman"/>
                <w:color w:val="000000"/>
              </w:rPr>
              <w:t>и</w:t>
            </w:r>
            <w:r w:rsidRPr="00EC5F2E">
              <w:rPr>
                <w:rFonts w:ascii="Times New Roman" w:hAnsi="Times New Roman" w:cs="Times New Roman"/>
                <w:color w:val="000000"/>
              </w:rPr>
              <w:t>страции Лени</w:t>
            </w:r>
            <w:r w:rsidRPr="00EC5F2E">
              <w:rPr>
                <w:rFonts w:ascii="Times New Roman" w:hAnsi="Times New Roman" w:cs="Times New Roman"/>
                <w:color w:val="000000"/>
              </w:rPr>
              <w:t>н</w:t>
            </w:r>
            <w:r w:rsidRPr="00EC5F2E">
              <w:rPr>
                <w:rFonts w:ascii="Times New Roman" w:hAnsi="Times New Roman" w:cs="Times New Roman"/>
                <w:color w:val="000000"/>
              </w:rPr>
              <w:t>градск</w:t>
            </w:r>
            <w:r>
              <w:rPr>
                <w:rFonts w:ascii="Times New Roman" w:hAnsi="Times New Roman" w:cs="Times New Roman"/>
                <w:color w:val="000000"/>
              </w:rPr>
              <w:t>ого м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>ниципального округа</w:t>
            </w:r>
            <w:r w:rsidRPr="00C002C4">
              <w:rPr>
                <w:rFonts w:ascii="Times New Roman" w:hAnsi="Times New Roman" w:cs="Times New Roman"/>
                <w:color w:val="000000"/>
              </w:rPr>
              <w:t>, МБУК «Историк</w:t>
            </w:r>
            <w:proofErr w:type="gramStart"/>
            <w:r w:rsidRPr="00C002C4">
              <w:rPr>
                <w:rFonts w:ascii="Times New Roman" w:hAnsi="Times New Roman" w:cs="Times New Roman"/>
                <w:color w:val="000000"/>
              </w:rPr>
              <w:t>о-</w:t>
            </w:r>
            <w:proofErr w:type="gramEnd"/>
            <w:r w:rsidRPr="00C002C4">
              <w:rPr>
                <w:rFonts w:ascii="Times New Roman" w:hAnsi="Times New Roman" w:cs="Times New Roman"/>
                <w:color w:val="000000"/>
              </w:rPr>
              <w:t xml:space="preserve"> краеведческий музей»</w:t>
            </w:r>
          </w:p>
        </w:tc>
      </w:tr>
      <w:tr w:rsidR="00720AD2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720AD2" w:rsidRPr="00C002C4" w:rsidRDefault="00720AD2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720AD2" w:rsidRPr="00C002C4" w:rsidRDefault="00720AD2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720AD2" w:rsidRPr="00C002C4" w:rsidRDefault="00720AD2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720AD2" w:rsidRPr="00C002C4" w:rsidRDefault="00720AD2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720AD2" w:rsidRPr="000519D4" w:rsidRDefault="003D349F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8 070,3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720AD2" w:rsidRPr="000519D4" w:rsidRDefault="003D349F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8 070,3</w:t>
            </w:r>
          </w:p>
        </w:tc>
        <w:tc>
          <w:tcPr>
            <w:tcW w:w="992" w:type="dxa"/>
            <w:shd w:val="clear" w:color="auto" w:fill="auto"/>
          </w:tcPr>
          <w:p w:rsidR="00720AD2" w:rsidRPr="00C002C4" w:rsidRDefault="00720AD2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720AD2" w:rsidRPr="00C002C4" w:rsidRDefault="00720AD2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720AD2" w:rsidRPr="00C002C4" w:rsidRDefault="00720AD2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720AD2" w:rsidRPr="00C002C4" w:rsidRDefault="00720AD2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720AD2" w:rsidRPr="00C002C4" w:rsidRDefault="00720AD2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20AD2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720AD2" w:rsidRPr="00C002C4" w:rsidRDefault="00720AD2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720AD2" w:rsidRPr="00C002C4" w:rsidRDefault="00720AD2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720AD2" w:rsidRPr="00C002C4" w:rsidRDefault="00720AD2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720AD2" w:rsidRPr="00C002C4" w:rsidRDefault="00720AD2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720AD2" w:rsidRPr="002C7CFD" w:rsidRDefault="00A85F6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8 393,1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720AD2" w:rsidRPr="002C7CFD" w:rsidRDefault="00A85F6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8 393,1</w:t>
            </w:r>
          </w:p>
        </w:tc>
        <w:tc>
          <w:tcPr>
            <w:tcW w:w="992" w:type="dxa"/>
            <w:shd w:val="clear" w:color="auto" w:fill="auto"/>
          </w:tcPr>
          <w:p w:rsidR="00720AD2" w:rsidRPr="00C002C4" w:rsidRDefault="00720AD2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720AD2" w:rsidRPr="00C002C4" w:rsidRDefault="00720AD2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720AD2" w:rsidRPr="00C002C4" w:rsidRDefault="00720AD2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720AD2" w:rsidRPr="00C002C4" w:rsidRDefault="00720AD2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720AD2" w:rsidRPr="00C002C4" w:rsidRDefault="00720AD2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B15CB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BB15CB" w:rsidRPr="00C002C4" w:rsidRDefault="00BB15CB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BB15CB" w:rsidRPr="00C002C4" w:rsidRDefault="00BB15CB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BB15CB" w:rsidRPr="00C002C4" w:rsidRDefault="00BB15CB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BB15CB" w:rsidRPr="00C002C4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BB15CB" w:rsidRPr="002C7CFD" w:rsidRDefault="00A85F6A" w:rsidP="007F3E6E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8 070,3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BB15CB" w:rsidRPr="002C7CFD" w:rsidRDefault="00A85F6A" w:rsidP="007F3E6E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8 070,3</w:t>
            </w:r>
          </w:p>
        </w:tc>
        <w:tc>
          <w:tcPr>
            <w:tcW w:w="992" w:type="dxa"/>
            <w:shd w:val="clear" w:color="auto" w:fill="auto"/>
          </w:tcPr>
          <w:p w:rsidR="00BB15CB" w:rsidRPr="00C002C4" w:rsidRDefault="00BB15CB" w:rsidP="007F3E6E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BB15CB" w:rsidRPr="00C002C4" w:rsidRDefault="00BB15CB" w:rsidP="007F3E6E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BB15CB" w:rsidRPr="00C002C4" w:rsidRDefault="00BB15CB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BB15CB" w:rsidRPr="00C002C4" w:rsidRDefault="00BB15CB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BB15CB" w:rsidRPr="00C002C4" w:rsidRDefault="00BB15CB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B15CB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BB15CB" w:rsidRPr="00C002C4" w:rsidRDefault="00BB15CB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BB15CB" w:rsidRPr="00C002C4" w:rsidRDefault="00BB15CB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BB15CB" w:rsidRPr="00C002C4" w:rsidRDefault="00BB15CB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BB15CB" w:rsidRDefault="00BB15CB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7" w:type="dxa"/>
            <w:gridSpan w:val="2"/>
            <w:shd w:val="clear" w:color="auto" w:fill="auto"/>
          </w:tcPr>
          <w:p w:rsidR="00BB15CB" w:rsidRPr="002C7CFD" w:rsidRDefault="00BB15CB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BB15CB" w:rsidRPr="002C7CFD" w:rsidRDefault="00BB15CB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B15CB" w:rsidRDefault="00BB15CB" w:rsidP="00373A7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BB15CB" w:rsidRDefault="00BB15CB" w:rsidP="00373A7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4"/>
          </w:tcPr>
          <w:p w:rsidR="00BB15CB" w:rsidRDefault="00BB15CB" w:rsidP="00373A7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BB15CB" w:rsidRPr="00C002C4" w:rsidRDefault="00BB15CB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BB15CB" w:rsidRPr="00C002C4" w:rsidRDefault="00BB15CB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B15CB" w:rsidRPr="00C002C4" w:rsidTr="004217AC">
        <w:trPr>
          <w:gridAfter w:val="1"/>
          <w:wAfter w:w="12" w:type="dxa"/>
          <w:trHeight w:val="253"/>
        </w:trPr>
        <w:tc>
          <w:tcPr>
            <w:tcW w:w="691" w:type="dxa"/>
            <w:vMerge/>
            <w:shd w:val="clear" w:color="auto" w:fill="auto"/>
          </w:tcPr>
          <w:p w:rsidR="00BB15CB" w:rsidRPr="00C002C4" w:rsidRDefault="00BB15CB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BB15CB" w:rsidRPr="00C002C4" w:rsidRDefault="00BB15CB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BB15CB" w:rsidRPr="00C002C4" w:rsidRDefault="00BB15CB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BB15CB" w:rsidRPr="00C002C4" w:rsidRDefault="00BB15CB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7" w:type="dxa"/>
            <w:gridSpan w:val="2"/>
            <w:shd w:val="clear" w:color="auto" w:fill="auto"/>
          </w:tcPr>
          <w:p w:rsidR="00BB15CB" w:rsidRPr="002C7CFD" w:rsidRDefault="00BB15CB" w:rsidP="001B1A9E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BB15CB" w:rsidRPr="002C7CFD" w:rsidRDefault="00BB15CB" w:rsidP="001B1A9E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B15CB" w:rsidRPr="00C002C4" w:rsidRDefault="00BB15CB" w:rsidP="001B1A9E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BB15CB" w:rsidRPr="00C002C4" w:rsidRDefault="00BB15CB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BB15CB" w:rsidRPr="00C002C4" w:rsidRDefault="00BB15CB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BB15CB" w:rsidRPr="00C002C4" w:rsidRDefault="00BB15CB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BB15CB" w:rsidRPr="00C002C4" w:rsidRDefault="00BB15CB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028F1" w:rsidRPr="00C002C4" w:rsidTr="004217AC">
        <w:trPr>
          <w:gridAfter w:val="1"/>
          <w:wAfter w:w="12" w:type="dxa"/>
          <w:trHeight w:val="1106"/>
        </w:trPr>
        <w:tc>
          <w:tcPr>
            <w:tcW w:w="691" w:type="dxa"/>
            <w:vMerge/>
            <w:shd w:val="clear" w:color="auto" w:fill="auto"/>
          </w:tcPr>
          <w:p w:rsidR="001028F1" w:rsidRPr="00C002C4" w:rsidRDefault="001028F1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1028F1" w:rsidRPr="00C002C4" w:rsidRDefault="001028F1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1028F1" w:rsidRPr="00C002C4" w:rsidRDefault="001028F1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1028F1" w:rsidRDefault="00A41E17" w:rsidP="00C865A0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="001028F1" w:rsidRPr="00C002C4">
              <w:rPr>
                <w:rFonts w:ascii="Times New Roman" w:hAnsi="Times New Roman" w:cs="Times New Roman"/>
                <w:color w:val="000000"/>
              </w:rPr>
              <w:t>сего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1028F1" w:rsidRPr="002C7CFD" w:rsidRDefault="002C7CFD" w:rsidP="00854D47">
            <w:pPr>
              <w:ind w:left="-57" w:right="-57" w:hanging="36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32 416,3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1028F1" w:rsidRPr="002C7CFD" w:rsidRDefault="002C7CFD" w:rsidP="00854D47">
            <w:pPr>
              <w:ind w:left="-57" w:right="-57" w:firstLine="57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32 416,3</w:t>
            </w:r>
          </w:p>
        </w:tc>
        <w:tc>
          <w:tcPr>
            <w:tcW w:w="992" w:type="dxa"/>
            <w:shd w:val="clear" w:color="auto" w:fill="auto"/>
          </w:tcPr>
          <w:p w:rsidR="001028F1" w:rsidRDefault="001028F1" w:rsidP="00DC1D03">
            <w:pPr>
              <w:ind w:left="-57" w:right="-57" w:hanging="39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1028F1" w:rsidRDefault="001028F1" w:rsidP="00DC1D03">
            <w:pPr>
              <w:ind w:left="-57" w:right="-57" w:hanging="38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1028F1" w:rsidRPr="00C002C4" w:rsidRDefault="001028F1" w:rsidP="00B05986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1028F1" w:rsidRPr="00C002C4" w:rsidRDefault="001028F1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1028F1" w:rsidRPr="00C002C4" w:rsidRDefault="001028F1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028F1" w:rsidRPr="00C002C4" w:rsidTr="004217AC">
        <w:trPr>
          <w:gridAfter w:val="1"/>
          <w:wAfter w:w="12" w:type="dxa"/>
          <w:trHeight w:val="188"/>
        </w:trPr>
        <w:tc>
          <w:tcPr>
            <w:tcW w:w="691" w:type="dxa"/>
            <w:vMerge w:val="restart"/>
            <w:shd w:val="clear" w:color="auto" w:fill="auto"/>
          </w:tcPr>
          <w:p w:rsidR="001028F1" w:rsidRPr="00C002C4" w:rsidRDefault="001028F1" w:rsidP="0046320D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1.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46320D">
              <w:rPr>
                <w:rFonts w:ascii="Times New Roman" w:hAnsi="Times New Roman" w:cs="Times New Roman"/>
                <w:color w:val="000000"/>
              </w:rPr>
              <w:t>0</w:t>
            </w:r>
            <w:r w:rsidRPr="00C002C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1028F1" w:rsidRPr="00C002C4" w:rsidRDefault="00EE7C0C" w:rsidP="00EE7C0C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Ремонт и у</w:t>
            </w:r>
            <w:r w:rsidR="001028F1" w:rsidRPr="00C002C4">
              <w:rPr>
                <w:rFonts w:ascii="Times New Roman" w:hAnsi="Times New Roman" w:cs="Times New Roman"/>
                <w:color w:val="000000"/>
              </w:rPr>
              <w:t>креплени</w:t>
            </w:r>
            <w:r w:rsidR="001028F1">
              <w:rPr>
                <w:rFonts w:ascii="Times New Roman" w:hAnsi="Times New Roman" w:cs="Times New Roman"/>
                <w:color w:val="000000"/>
              </w:rPr>
              <w:t>е</w:t>
            </w:r>
            <w:r w:rsidR="001028F1" w:rsidRPr="00C002C4">
              <w:rPr>
                <w:rFonts w:ascii="Times New Roman" w:hAnsi="Times New Roman" w:cs="Times New Roman"/>
                <w:color w:val="000000"/>
              </w:rPr>
              <w:t xml:space="preserve"> материально-технической базы, </w:t>
            </w:r>
            <w:r>
              <w:rPr>
                <w:rFonts w:ascii="Times New Roman" w:hAnsi="Times New Roman" w:cs="Times New Roman"/>
                <w:color w:val="000000"/>
              </w:rPr>
              <w:t>в том числе приобрет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>ние автотранспорта (автобусы, микроа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тобусы) </w:t>
            </w:r>
            <w:r w:rsidR="001028F1" w:rsidRPr="00C002C4">
              <w:rPr>
                <w:rFonts w:ascii="Times New Roman" w:hAnsi="Times New Roman" w:cs="Times New Roman"/>
                <w:color w:val="000000"/>
              </w:rPr>
              <w:t>техническо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 w:rsidR="001028F1" w:rsidRPr="00C002C4">
              <w:rPr>
                <w:rFonts w:ascii="Times New Roman" w:hAnsi="Times New Roman" w:cs="Times New Roman"/>
                <w:color w:val="000000"/>
              </w:rPr>
              <w:t xml:space="preserve"> оснащени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 w:rsidR="001028F1" w:rsidRPr="00C002C4">
              <w:rPr>
                <w:rFonts w:ascii="Times New Roman" w:hAnsi="Times New Roman" w:cs="Times New Roman"/>
                <w:color w:val="000000"/>
              </w:rPr>
              <w:t xml:space="preserve"> муниц</w:t>
            </w:r>
            <w:r w:rsidR="001028F1" w:rsidRPr="00C002C4">
              <w:rPr>
                <w:rFonts w:ascii="Times New Roman" w:hAnsi="Times New Roman" w:cs="Times New Roman"/>
                <w:color w:val="000000"/>
              </w:rPr>
              <w:t>и</w:t>
            </w:r>
            <w:r w:rsidR="001028F1" w:rsidRPr="00C002C4">
              <w:rPr>
                <w:rFonts w:ascii="Times New Roman" w:hAnsi="Times New Roman" w:cs="Times New Roman"/>
                <w:color w:val="000000"/>
              </w:rPr>
              <w:t>пальных учреждений 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и (или) де</w:t>
            </w:r>
            <w:r>
              <w:rPr>
                <w:rFonts w:ascii="Times New Roman" w:hAnsi="Times New Roman" w:cs="Times New Roman"/>
                <w:color w:val="000000"/>
              </w:rPr>
              <w:t>т</w:t>
            </w:r>
            <w:r>
              <w:rPr>
                <w:rFonts w:ascii="Times New Roman" w:hAnsi="Times New Roman" w:cs="Times New Roman"/>
                <w:color w:val="000000"/>
              </w:rPr>
              <w:t>ских музыкальных школ, художестве</w:t>
            </w:r>
            <w:r>
              <w:rPr>
                <w:rFonts w:ascii="Times New Roman" w:hAnsi="Times New Roman" w:cs="Times New Roman"/>
                <w:color w:val="000000"/>
              </w:rPr>
              <w:t>н</w:t>
            </w:r>
            <w:r>
              <w:rPr>
                <w:rFonts w:ascii="Times New Roman" w:hAnsi="Times New Roman" w:cs="Times New Roman"/>
                <w:color w:val="000000"/>
              </w:rPr>
              <w:t>ных школ, школ и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>кусств, домов детск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>го творчества, фун</w:t>
            </w:r>
            <w:r>
              <w:rPr>
                <w:rFonts w:ascii="Times New Roman" w:hAnsi="Times New Roman" w:cs="Times New Roman"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>ции и полномочия учредителя, в отн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>шении которых ос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>ществляют органы местного самоупра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>ления муниципал</w:t>
            </w:r>
            <w:r>
              <w:rPr>
                <w:rFonts w:ascii="Times New Roman" w:hAnsi="Times New Roman" w:cs="Times New Roman"/>
                <w:color w:val="000000"/>
              </w:rPr>
              <w:t>ь</w:t>
            </w:r>
            <w:r>
              <w:rPr>
                <w:rFonts w:ascii="Times New Roman" w:hAnsi="Times New Roman" w:cs="Times New Roman"/>
                <w:color w:val="000000"/>
              </w:rPr>
              <w:t>ных образований Краснодарского края</w:t>
            </w:r>
          </w:p>
        </w:tc>
        <w:tc>
          <w:tcPr>
            <w:tcW w:w="714" w:type="dxa"/>
            <w:vMerge w:val="restart"/>
          </w:tcPr>
          <w:p w:rsidR="001028F1" w:rsidRPr="00C002C4" w:rsidRDefault="001028F1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lastRenderedPageBreak/>
              <w:t>2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1028F1" w:rsidRPr="00C002C4" w:rsidRDefault="001028F1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1028F1" w:rsidRPr="000519D4" w:rsidRDefault="00D93B0C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70431,4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1028F1" w:rsidRPr="000519D4" w:rsidRDefault="00D93B0C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8</w:t>
            </w:r>
            <w:r w:rsidR="000519D4">
              <w:rPr>
                <w:rFonts w:ascii="Times New Roman" w:hAnsi="Times New Roman" w:cs="Times New Roman"/>
              </w:rPr>
              <w:t xml:space="preserve"> </w:t>
            </w:r>
            <w:r w:rsidRPr="000519D4">
              <w:rPr>
                <w:rFonts w:ascii="Times New Roman" w:hAnsi="Times New Roman" w:cs="Times New Roman"/>
              </w:rPr>
              <w:t>547,9</w:t>
            </w:r>
          </w:p>
        </w:tc>
        <w:tc>
          <w:tcPr>
            <w:tcW w:w="992" w:type="dxa"/>
            <w:shd w:val="clear" w:color="auto" w:fill="auto"/>
          </w:tcPr>
          <w:p w:rsidR="001028F1" w:rsidRPr="000519D4" w:rsidRDefault="00476C90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60413,7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028F1" w:rsidRPr="000519D4" w:rsidRDefault="008E720D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1</w:t>
            </w:r>
            <w:r w:rsidR="000519D4" w:rsidRPr="000519D4">
              <w:rPr>
                <w:rFonts w:ascii="Times New Roman" w:hAnsi="Times New Roman" w:cs="Times New Roman"/>
              </w:rPr>
              <w:t xml:space="preserve"> </w:t>
            </w:r>
            <w:r w:rsidRPr="000519D4">
              <w:rPr>
                <w:rFonts w:ascii="Times New Roman" w:hAnsi="Times New Roman" w:cs="Times New Roman"/>
              </w:rPr>
              <w:t>469,8</w:t>
            </w:r>
          </w:p>
        </w:tc>
        <w:tc>
          <w:tcPr>
            <w:tcW w:w="1275" w:type="dxa"/>
            <w:gridSpan w:val="4"/>
          </w:tcPr>
          <w:p w:rsidR="001028F1" w:rsidRPr="00C002C4" w:rsidRDefault="001028F1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 w:val="restart"/>
            <w:shd w:val="clear" w:color="auto" w:fill="auto"/>
          </w:tcPr>
          <w:p w:rsidR="001028F1" w:rsidRPr="00C002C4" w:rsidRDefault="001028F1" w:rsidP="006F17F9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Приобретение музыкальных и</w:t>
            </w:r>
            <w:r w:rsidRPr="00C002C4">
              <w:rPr>
                <w:rFonts w:ascii="Times New Roman" w:hAnsi="Times New Roman" w:cs="Times New Roman"/>
                <w:color w:val="000000"/>
              </w:rPr>
              <w:t>н</w:t>
            </w:r>
            <w:r w:rsidRPr="00C002C4">
              <w:rPr>
                <w:rFonts w:ascii="Times New Roman" w:hAnsi="Times New Roman" w:cs="Times New Roman"/>
                <w:color w:val="000000"/>
              </w:rPr>
              <w:t>струментов, об</w:t>
            </w:r>
            <w:r w:rsidRPr="00C002C4">
              <w:rPr>
                <w:rFonts w:ascii="Times New Roman" w:hAnsi="Times New Roman" w:cs="Times New Roman"/>
                <w:color w:val="000000"/>
              </w:rPr>
              <w:t>о</w:t>
            </w:r>
            <w:r w:rsidRPr="00C002C4">
              <w:rPr>
                <w:rFonts w:ascii="Times New Roman" w:hAnsi="Times New Roman" w:cs="Times New Roman"/>
                <w:color w:val="000000"/>
              </w:rPr>
              <w:t>рудования, уче</w:t>
            </w:r>
            <w:r w:rsidRPr="00C002C4">
              <w:rPr>
                <w:rFonts w:ascii="Times New Roman" w:hAnsi="Times New Roman" w:cs="Times New Roman"/>
                <w:color w:val="000000"/>
              </w:rPr>
              <w:t>б</w:t>
            </w:r>
            <w:r w:rsidRPr="00C002C4">
              <w:rPr>
                <w:rFonts w:ascii="Times New Roman" w:hAnsi="Times New Roman" w:cs="Times New Roman"/>
                <w:color w:val="000000"/>
              </w:rPr>
              <w:t>ных материалов</w:t>
            </w:r>
            <w:r>
              <w:rPr>
                <w:rFonts w:ascii="Times New Roman" w:hAnsi="Times New Roman" w:cs="Times New Roman"/>
                <w:color w:val="000000"/>
              </w:rPr>
              <w:t>, оформление зр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тельного зала, сцен 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МБУ ДОД ДМШ ст. Лени</w:t>
            </w:r>
            <w:r w:rsidRPr="00C002C4">
              <w:rPr>
                <w:rFonts w:ascii="Times New Roman" w:hAnsi="Times New Roman" w:cs="Times New Roman"/>
                <w:color w:val="000000"/>
              </w:rPr>
              <w:t>н</w:t>
            </w:r>
            <w:r w:rsidRPr="00C002C4">
              <w:rPr>
                <w:rFonts w:ascii="Times New Roman" w:hAnsi="Times New Roman" w:cs="Times New Roman"/>
                <w:color w:val="000000"/>
              </w:rPr>
              <w:t>градской</w:t>
            </w:r>
            <w:r>
              <w:rPr>
                <w:rFonts w:ascii="Times New Roman" w:hAnsi="Times New Roman" w:cs="Times New Roman"/>
                <w:color w:val="000000"/>
              </w:rPr>
              <w:t>, учр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>ждений культуры,</w:t>
            </w:r>
            <w:r w:rsidRPr="00B4376A">
              <w:rPr>
                <w:rFonts w:ascii="Times New Roman" w:hAnsi="Times New Roman" w:cs="Times New Roman"/>
                <w:color w:val="000000"/>
              </w:rPr>
              <w:t xml:space="preserve"> МБУК «Ц</w:t>
            </w:r>
            <w:r>
              <w:rPr>
                <w:rFonts w:ascii="Times New Roman" w:hAnsi="Times New Roman" w:cs="Times New Roman"/>
                <w:color w:val="000000"/>
              </w:rPr>
              <w:t>ентр творчества и и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>кусства»</w:t>
            </w: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1028F1" w:rsidRPr="00C002C4" w:rsidRDefault="001028F1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lastRenderedPageBreak/>
              <w:t>Отдел культ</w:t>
            </w:r>
            <w:r w:rsidRPr="00EC5F2E">
              <w:rPr>
                <w:rFonts w:ascii="Times New Roman" w:hAnsi="Times New Roman" w:cs="Times New Roman"/>
                <w:color w:val="000000"/>
              </w:rPr>
              <w:t>у</w:t>
            </w:r>
            <w:r w:rsidRPr="00EC5F2E">
              <w:rPr>
                <w:rFonts w:ascii="Times New Roman" w:hAnsi="Times New Roman" w:cs="Times New Roman"/>
                <w:color w:val="000000"/>
              </w:rPr>
              <w:t>ры админ</w:t>
            </w:r>
            <w:r w:rsidRPr="00EC5F2E">
              <w:rPr>
                <w:rFonts w:ascii="Times New Roman" w:hAnsi="Times New Roman" w:cs="Times New Roman"/>
                <w:color w:val="000000"/>
              </w:rPr>
              <w:t>и</w:t>
            </w:r>
            <w:r w:rsidRPr="00EC5F2E">
              <w:rPr>
                <w:rFonts w:ascii="Times New Roman" w:hAnsi="Times New Roman" w:cs="Times New Roman"/>
                <w:color w:val="000000"/>
              </w:rPr>
              <w:t>страции Лени</w:t>
            </w:r>
            <w:r w:rsidRPr="00EC5F2E">
              <w:rPr>
                <w:rFonts w:ascii="Times New Roman" w:hAnsi="Times New Roman" w:cs="Times New Roman"/>
                <w:color w:val="000000"/>
              </w:rPr>
              <w:t>н</w:t>
            </w:r>
            <w:r w:rsidRPr="00EC5F2E">
              <w:rPr>
                <w:rFonts w:ascii="Times New Roman" w:hAnsi="Times New Roman" w:cs="Times New Roman"/>
                <w:color w:val="000000"/>
              </w:rPr>
              <w:t>градск</w:t>
            </w:r>
            <w:r>
              <w:rPr>
                <w:rFonts w:ascii="Times New Roman" w:hAnsi="Times New Roman" w:cs="Times New Roman"/>
                <w:color w:val="000000"/>
              </w:rPr>
              <w:t>ого м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>ниципального округа</w:t>
            </w:r>
            <w:r w:rsidRPr="00C002C4">
              <w:rPr>
                <w:rFonts w:ascii="Times New Roman" w:hAnsi="Times New Roman" w:cs="Times New Roman"/>
                <w:color w:val="000000"/>
              </w:rPr>
              <w:t>,</w:t>
            </w:r>
          </w:p>
          <w:p w:rsidR="001028F1" w:rsidRPr="00C002C4" w:rsidRDefault="001028F1" w:rsidP="006F17F9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lastRenderedPageBreak/>
              <w:t xml:space="preserve">МБУ ДОД ДМШ ст. </w:t>
            </w:r>
            <w:proofErr w:type="gramStart"/>
            <w:r w:rsidRPr="00C002C4">
              <w:rPr>
                <w:rFonts w:ascii="Times New Roman" w:hAnsi="Times New Roman" w:cs="Times New Roman"/>
                <w:color w:val="000000"/>
              </w:rPr>
              <w:t>Л</w:t>
            </w:r>
            <w:r w:rsidRPr="00C002C4">
              <w:rPr>
                <w:rFonts w:ascii="Times New Roman" w:hAnsi="Times New Roman" w:cs="Times New Roman"/>
                <w:color w:val="000000"/>
              </w:rPr>
              <w:t>е</w:t>
            </w:r>
            <w:r w:rsidRPr="00C002C4">
              <w:rPr>
                <w:rFonts w:ascii="Times New Roman" w:hAnsi="Times New Roman" w:cs="Times New Roman"/>
                <w:color w:val="000000"/>
              </w:rPr>
              <w:t>нинградской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,</w:t>
            </w:r>
            <w:r>
              <w:t xml:space="preserve"> </w:t>
            </w:r>
            <w:r w:rsidRPr="00B4376A">
              <w:rPr>
                <w:rFonts w:ascii="Times New Roman" w:hAnsi="Times New Roman" w:cs="Times New Roman"/>
                <w:color w:val="000000"/>
              </w:rPr>
              <w:t>МБУК «Ц</w:t>
            </w:r>
            <w:r>
              <w:rPr>
                <w:rFonts w:ascii="Times New Roman" w:hAnsi="Times New Roman" w:cs="Times New Roman"/>
                <w:color w:val="000000"/>
              </w:rPr>
              <w:t>ентр творчества и ис</w:t>
            </w:r>
            <w:r w:rsidR="006F17F9">
              <w:rPr>
                <w:rFonts w:ascii="Times New Roman" w:hAnsi="Times New Roman" w:cs="Times New Roman"/>
                <w:color w:val="000000"/>
              </w:rPr>
              <w:t>кус</w:t>
            </w:r>
            <w:r>
              <w:rPr>
                <w:rFonts w:ascii="Times New Roman" w:hAnsi="Times New Roman" w:cs="Times New Roman"/>
                <w:color w:val="000000"/>
              </w:rPr>
              <w:t>ства»,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МБУК «Ист</w:t>
            </w:r>
            <w:r w:rsidRPr="00C002C4">
              <w:rPr>
                <w:rFonts w:ascii="Times New Roman" w:hAnsi="Times New Roman" w:cs="Times New Roman"/>
                <w:color w:val="000000"/>
              </w:rPr>
              <w:t>о</w:t>
            </w:r>
            <w:r w:rsidRPr="00C002C4">
              <w:rPr>
                <w:rFonts w:ascii="Times New Roman" w:hAnsi="Times New Roman" w:cs="Times New Roman"/>
                <w:color w:val="000000"/>
              </w:rPr>
              <w:t>рико-краеведческий музей»</w:t>
            </w:r>
          </w:p>
        </w:tc>
      </w:tr>
      <w:tr w:rsidR="001028F1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1028F1" w:rsidRPr="00C002C4" w:rsidRDefault="001028F1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1028F1" w:rsidRPr="00C002C4" w:rsidRDefault="001028F1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1028F1" w:rsidRPr="00C002C4" w:rsidRDefault="001028F1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1028F1" w:rsidRPr="00C002C4" w:rsidRDefault="001028F1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1028F1" w:rsidRPr="000519D4" w:rsidRDefault="004B19D8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1939,9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1028F1" w:rsidRPr="000519D4" w:rsidRDefault="004B19D8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232,8</w:t>
            </w:r>
          </w:p>
        </w:tc>
        <w:tc>
          <w:tcPr>
            <w:tcW w:w="992" w:type="dxa"/>
            <w:shd w:val="clear" w:color="auto" w:fill="auto"/>
          </w:tcPr>
          <w:p w:rsidR="001028F1" w:rsidRPr="000519D4" w:rsidRDefault="004B19D8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028F1" w:rsidRPr="000519D4" w:rsidRDefault="004B19D8" w:rsidP="004B19D8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1</w:t>
            </w:r>
            <w:r w:rsidR="000519D4" w:rsidRPr="000519D4">
              <w:rPr>
                <w:rFonts w:ascii="Times New Roman" w:hAnsi="Times New Roman" w:cs="Times New Roman"/>
              </w:rPr>
              <w:t xml:space="preserve"> </w:t>
            </w:r>
            <w:r w:rsidRPr="000519D4">
              <w:rPr>
                <w:rFonts w:ascii="Times New Roman" w:hAnsi="Times New Roman" w:cs="Times New Roman"/>
              </w:rPr>
              <w:t>707,1</w:t>
            </w:r>
          </w:p>
        </w:tc>
        <w:tc>
          <w:tcPr>
            <w:tcW w:w="1275" w:type="dxa"/>
            <w:gridSpan w:val="4"/>
          </w:tcPr>
          <w:p w:rsidR="001028F1" w:rsidRPr="00C002C4" w:rsidRDefault="001028F1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1028F1" w:rsidRPr="00C002C4" w:rsidRDefault="001028F1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1028F1" w:rsidRPr="00C002C4" w:rsidRDefault="001028F1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028F1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1028F1" w:rsidRPr="00C002C4" w:rsidRDefault="001028F1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1028F1" w:rsidRPr="00C002C4" w:rsidRDefault="001028F1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1028F1" w:rsidRPr="00C002C4" w:rsidRDefault="001028F1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1028F1" w:rsidRPr="00C002C4" w:rsidRDefault="001028F1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1028F1" w:rsidRPr="000519D4" w:rsidRDefault="006F17F9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1028F1" w:rsidRPr="000519D4" w:rsidRDefault="006F17F9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28F1" w:rsidRPr="000519D4" w:rsidRDefault="001028F1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028F1" w:rsidRPr="000519D4" w:rsidRDefault="001028F1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4"/>
          </w:tcPr>
          <w:p w:rsidR="001028F1" w:rsidRPr="00C002C4" w:rsidRDefault="001028F1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1028F1" w:rsidRPr="00C002C4" w:rsidRDefault="001028F1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1028F1" w:rsidRPr="00C002C4" w:rsidRDefault="001028F1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028F1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1028F1" w:rsidRPr="00C002C4" w:rsidRDefault="001028F1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1028F1" w:rsidRPr="00C002C4" w:rsidRDefault="001028F1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1028F1" w:rsidRPr="00C002C4" w:rsidRDefault="001028F1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1028F1" w:rsidRPr="00E34A80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2008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1028F1" w:rsidRPr="000519D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1028F1" w:rsidRPr="000519D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28F1" w:rsidRPr="000519D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028F1" w:rsidRPr="000519D4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4"/>
          </w:tcPr>
          <w:p w:rsidR="001028F1" w:rsidRPr="00C002C4" w:rsidRDefault="001028F1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1028F1" w:rsidRPr="00C002C4" w:rsidRDefault="001028F1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1028F1" w:rsidRPr="00C002C4" w:rsidRDefault="001028F1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A41E17" w:rsidRPr="00C002C4" w:rsidRDefault="00A41E17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A41E17" w:rsidRPr="00C002C4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Pr="00E34A80" w:rsidRDefault="00A41E17" w:rsidP="00A85F6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34A80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Pr="000519D4" w:rsidRDefault="00A41E17" w:rsidP="00A85F6A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70 371,3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Pr="000519D4" w:rsidRDefault="00A41E17" w:rsidP="00A85F6A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8 780,7</w:t>
            </w:r>
          </w:p>
        </w:tc>
        <w:tc>
          <w:tcPr>
            <w:tcW w:w="992" w:type="dxa"/>
            <w:shd w:val="clear" w:color="auto" w:fill="auto"/>
          </w:tcPr>
          <w:p w:rsidR="00A41E17" w:rsidRPr="000519D4" w:rsidRDefault="00A41E17" w:rsidP="00A85F6A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60413,7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0519D4" w:rsidRDefault="00A41E17" w:rsidP="00A85F6A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3 176,9</w:t>
            </w:r>
          </w:p>
        </w:tc>
        <w:tc>
          <w:tcPr>
            <w:tcW w:w="1275" w:type="dxa"/>
            <w:gridSpan w:val="4"/>
          </w:tcPr>
          <w:p w:rsidR="00A41E17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C1D63" w:rsidRPr="00C002C4" w:rsidTr="004217AC">
        <w:trPr>
          <w:gridAfter w:val="1"/>
          <w:wAfter w:w="12" w:type="dxa"/>
          <w:trHeight w:val="253"/>
        </w:trPr>
        <w:tc>
          <w:tcPr>
            <w:tcW w:w="691" w:type="dxa"/>
            <w:vMerge/>
            <w:shd w:val="clear" w:color="auto" w:fill="auto"/>
          </w:tcPr>
          <w:p w:rsidR="00CC1D63" w:rsidRPr="00C002C4" w:rsidRDefault="00CC1D63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CC1D63" w:rsidRPr="00C002C4" w:rsidRDefault="00CC1D63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CC1D63" w:rsidRPr="00C002C4" w:rsidRDefault="00CC1D63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CC1D63" w:rsidRPr="00C002C4" w:rsidRDefault="00CC1D63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7" w:type="dxa"/>
            <w:gridSpan w:val="2"/>
            <w:shd w:val="clear" w:color="auto" w:fill="auto"/>
          </w:tcPr>
          <w:p w:rsidR="00CC1D63" w:rsidRPr="00C002C4" w:rsidRDefault="00CC1D63" w:rsidP="00702514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CC1D63" w:rsidRPr="00C002C4" w:rsidRDefault="00CC1D63" w:rsidP="00702514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:rsidR="00CC1D63" w:rsidRPr="00C002C4" w:rsidRDefault="00CC1D63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CC1D63" w:rsidRPr="00C002C4" w:rsidRDefault="00CC1D63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CC1D63" w:rsidRPr="00C002C4" w:rsidRDefault="00CC1D63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CC1D63" w:rsidRPr="00C002C4" w:rsidRDefault="00CC1D63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CC1D63" w:rsidRPr="00C002C4" w:rsidRDefault="00CC1D63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C1D63" w:rsidRPr="00C002C4" w:rsidTr="004217AC">
        <w:trPr>
          <w:gridAfter w:val="1"/>
          <w:wAfter w:w="12" w:type="dxa"/>
          <w:trHeight w:val="1071"/>
        </w:trPr>
        <w:tc>
          <w:tcPr>
            <w:tcW w:w="691" w:type="dxa"/>
            <w:vMerge/>
            <w:shd w:val="clear" w:color="auto" w:fill="auto"/>
          </w:tcPr>
          <w:p w:rsidR="00CC1D63" w:rsidRPr="00C002C4" w:rsidRDefault="00CC1D63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CC1D63" w:rsidRPr="00C002C4" w:rsidRDefault="00CC1D63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CC1D63" w:rsidRPr="00C002C4" w:rsidRDefault="00CC1D63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CC1D63" w:rsidRDefault="00CC1D63" w:rsidP="00CC1D63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7" w:type="dxa"/>
            <w:gridSpan w:val="2"/>
            <w:shd w:val="clear" w:color="auto" w:fill="auto"/>
          </w:tcPr>
          <w:p w:rsidR="00CC1D63" w:rsidRDefault="00CC1D63" w:rsidP="00DC1D03">
            <w:pPr>
              <w:ind w:left="-57" w:right="-57" w:hanging="3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CC1D63" w:rsidRDefault="00CC1D63" w:rsidP="00DC1D03">
            <w:pPr>
              <w:ind w:left="-57" w:right="-57" w:firstLine="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:rsidR="00CC1D63" w:rsidRPr="00C002C4" w:rsidRDefault="00CC1D63" w:rsidP="00B05986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CC1D63" w:rsidRPr="00C002C4" w:rsidRDefault="00CC1D63" w:rsidP="00B05986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CC1D63" w:rsidRPr="00C002C4" w:rsidRDefault="00CC1D63" w:rsidP="00B05986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CC1D63" w:rsidRPr="00C002C4" w:rsidRDefault="00CC1D63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CC1D63" w:rsidRPr="00C002C4" w:rsidRDefault="00CC1D63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 w:val="restart"/>
            <w:shd w:val="clear" w:color="auto" w:fill="auto"/>
          </w:tcPr>
          <w:p w:rsidR="00A41E17" w:rsidRPr="00C002C4" w:rsidRDefault="00A41E17" w:rsidP="0046320D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lastRenderedPageBreak/>
              <w:t>1.</w:t>
            </w:r>
            <w:r>
              <w:rPr>
                <w:rFonts w:ascii="Times New Roman" w:hAnsi="Times New Roman" w:cs="Times New Roman"/>
                <w:color w:val="000000"/>
              </w:rPr>
              <w:t>11</w:t>
            </w:r>
            <w:r w:rsidRPr="00C002C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A41E17" w:rsidRPr="000A3F6A" w:rsidRDefault="00A41E17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 w:rsidRPr="000A3F6A">
              <w:rPr>
                <w:rFonts w:ascii="Times New Roman" w:hAnsi="Times New Roman" w:cs="Times New Roman"/>
              </w:rPr>
              <w:t>Разработка проектно- сметной документ</w:t>
            </w:r>
            <w:r w:rsidRPr="000A3F6A">
              <w:rPr>
                <w:rFonts w:ascii="Times New Roman" w:hAnsi="Times New Roman" w:cs="Times New Roman"/>
              </w:rPr>
              <w:t>а</w:t>
            </w:r>
            <w:r w:rsidRPr="000A3F6A">
              <w:rPr>
                <w:rFonts w:ascii="Times New Roman" w:hAnsi="Times New Roman" w:cs="Times New Roman"/>
              </w:rPr>
              <w:t>ции на сохранение объекта культурного наследия;</w:t>
            </w:r>
            <w:r w:rsidRPr="000A3F6A">
              <w:t xml:space="preserve"> </w:t>
            </w:r>
            <w:r w:rsidRPr="000A3F6A">
              <w:rPr>
                <w:rFonts w:ascii="Times New Roman" w:hAnsi="Times New Roman" w:cs="Times New Roman"/>
              </w:rPr>
              <w:t>проведение государственной эк</w:t>
            </w:r>
            <w:r w:rsidRPr="000A3F6A">
              <w:rPr>
                <w:rFonts w:ascii="Times New Roman" w:hAnsi="Times New Roman" w:cs="Times New Roman"/>
              </w:rPr>
              <w:t>с</w:t>
            </w:r>
            <w:r w:rsidRPr="000A3F6A">
              <w:rPr>
                <w:rFonts w:ascii="Times New Roman" w:hAnsi="Times New Roman" w:cs="Times New Roman"/>
              </w:rPr>
              <w:t>пертизы проектной документации в части проверки достоверн</w:t>
            </w:r>
            <w:r w:rsidRPr="000A3F6A">
              <w:rPr>
                <w:rFonts w:ascii="Times New Roman" w:hAnsi="Times New Roman" w:cs="Times New Roman"/>
              </w:rPr>
              <w:t>о</w:t>
            </w:r>
            <w:r w:rsidRPr="000A3F6A">
              <w:rPr>
                <w:rFonts w:ascii="Times New Roman" w:hAnsi="Times New Roman" w:cs="Times New Roman"/>
              </w:rPr>
              <w:lastRenderedPageBreak/>
              <w:t>сти определения сметной стоимости объекта капитального строительства; пр</w:t>
            </w:r>
            <w:r w:rsidRPr="000A3F6A">
              <w:rPr>
                <w:rFonts w:ascii="Times New Roman" w:hAnsi="Times New Roman" w:cs="Times New Roman"/>
              </w:rPr>
              <w:t>о</w:t>
            </w:r>
            <w:r w:rsidRPr="000A3F6A">
              <w:rPr>
                <w:rFonts w:ascii="Times New Roman" w:hAnsi="Times New Roman" w:cs="Times New Roman"/>
              </w:rPr>
              <w:t>ведение обследования зданий</w:t>
            </w:r>
            <w:r w:rsidR="00503BA9">
              <w:rPr>
                <w:rFonts w:ascii="Times New Roman" w:hAnsi="Times New Roman" w:cs="Times New Roman"/>
              </w:rPr>
              <w:t xml:space="preserve">; </w:t>
            </w:r>
            <w:r w:rsidR="00503BA9" w:rsidRPr="00503BA9">
              <w:rPr>
                <w:rFonts w:ascii="Times New Roman" w:hAnsi="Times New Roman" w:cs="Times New Roman"/>
              </w:rPr>
              <w:t>услуги по проведению авто</w:t>
            </w:r>
            <w:r w:rsidR="00503BA9" w:rsidRPr="00503BA9">
              <w:rPr>
                <w:rFonts w:ascii="Times New Roman" w:hAnsi="Times New Roman" w:cs="Times New Roman"/>
              </w:rPr>
              <w:t>р</w:t>
            </w:r>
            <w:r w:rsidR="00503BA9" w:rsidRPr="00503BA9">
              <w:rPr>
                <w:rFonts w:ascii="Times New Roman" w:hAnsi="Times New Roman" w:cs="Times New Roman"/>
              </w:rPr>
              <w:t>ского надзора и</w:t>
            </w:r>
            <w:r w:rsidR="00503BA9">
              <w:rPr>
                <w:rFonts w:ascii="Times New Roman" w:hAnsi="Times New Roman" w:cs="Times New Roman"/>
              </w:rPr>
              <w:t xml:space="preserve"> стр</w:t>
            </w:r>
            <w:r w:rsidR="00503BA9">
              <w:rPr>
                <w:rFonts w:ascii="Times New Roman" w:hAnsi="Times New Roman" w:cs="Times New Roman"/>
              </w:rPr>
              <w:t>о</w:t>
            </w:r>
            <w:r w:rsidR="00503BA9">
              <w:rPr>
                <w:rFonts w:ascii="Times New Roman" w:hAnsi="Times New Roman" w:cs="Times New Roman"/>
              </w:rPr>
              <w:t>ительного контроля</w:t>
            </w:r>
          </w:p>
        </w:tc>
        <w:tc>
          <w:tcPr>
            <w:tcW w:w="714" w:type="dxa"/>
            <w:vMerge w:val="restart"/>
          </w:tcPr>
          <w:p w:rsidR="00A41E17" w:rsidRPr="000A3F6A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A3F6A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A41E17" w:rsidRPr="000A3F6A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A3F6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Pr="000A3F6A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Pr="00121D53" w:rsidRDefault="00A41E17" w:rsidP="00C865A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992" w:type="dxa"/>
            <w:shd w:val="clear" w:color="auto" w:fill="auto"/>
          </w:tcPr>
          <w:p w:rsidR="00A41E17" w:rsidRPr="000A3F6A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A3F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0A3F6A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A3F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4"/>
          </w:tcPr>
          <w:p w:rsidR="00A41E17" w:rsidRPr="000A3F6A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A3F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 w:val="restart"/>
            <w:shd w:val="clear" w:color="auto" w:fill="auto"/>
          </w:tcPr>
          <w:p w:rsidR="00A41E17" w:rsidRPr="00503BA9" w:rsidRDefault="00A41E17" w:rsidP="00C865A0">
            <w:pPr>
              <w:pStyle w:val="afffff"/>
              <w:jc w:val="both"/>
            </w:pPr>
            <w:r w:rsidRPr="000A3F6A">
              <w:t>Разработка пр</w:t>
            </w:r>
            <w:r w:rsidRPr="000A3F6A">
              <w:t>о</w:t>
            </w:r>
            <w:r w:rsidRPr="000A3F6A">
              <w:t>ектно сметной документации МБУК «Лени</w:t>
            </w:r>
            <w:r w:rsidRPr="000A3F6A">
              <w:t>н</w:t>
            </w:r>
            <w:r w:rsidRPr="000A3F6A">
              <w:t>градский ист</w:t>
            </w:r>
            <w:r w:rsidRPr="000A3F6A">
              <w:t>о</w:t>
            </w:r>
            <w:r w:rsidRPr="000A3F6A">
              <w:t>рико-</w:t>
            </w:r>
            <w:r>
              <w:t>к</w:t>
            </w:r>
            <w:r w:rsidRPr="000A3F6A">
              <w:t>раеведческий музей», МБУ ДО ДМШ ст. Лени</w:t>
            </w:r>
            <w:r w:rsidRPr="000A3F6A">
              <w:t>н</w:t>
            </w:r>
            <w:r w:rsidRPr="000A3F6A">
              <w:lastRenderedPageBreak/>
              <w:t>градской мун</w:t>
            </w:r>
            <w:r w:rsidRPr="000A3F6A">
              <w:t>и</w:t>
            </w:r>
            <w:r w:rsidRPr="000A3F6A">
              <w:t>ципального о</w:t>
            </w:r>
            <w:r w:rsidRPr="000A3F6A">
              <w:t>б</w:t>
            </w:r>
            <w:r w:rsidRPr="000A3F6A">
              <w:t>разования  Л</w:t>
            </w:r>
            <w:r w:rsidRPr="000A3F6A">
              <w:t>е</w:t>
            </w:r>
            <w:r w:rsidRPr="000A3F6A">
              <w:t>нинградский район; МБУ ДО ДШИ ст. Кр</w:t>
            </w:r>
            <w:r w:rsidRPr="000A3F6A">
              <w:t>ы</w:t>
            </w:r>
            <w:r w:rsidRPr="000A3F6A">
              <w:t>ловской; пров</w:t>
            </w:r>
            <w:r w:rsidRPr="000A3F6A">
              <w:t>е</w:t>
            </w:r>
            <w:r w:rsidRPr="000A3F6A">
              <w:t>дение госуда</w:t>
            </w:r>
            <w:r w:rsidRPr="000A3F6A">
              <w:t>р</w:t>
            </w:r>
            <w:r w:rsidRPr="000A3F6A">
              <w:t>ственной эк</w:t>
            </w:r>
            <w:r w:rsidRPr="000A3F6A">
              <w:t>с</w:t>
            </w:r>
            <w:r w:rsidRPr="000A3F6A">
              <w:t>пертизы проек</w:t>
            </w:r>
            <w:r w:rsidRPr="000A3F6A">
              <w:t>т</w:t>
            </w:r>
            <w:r w:rsidRPr="000A3F6A">
              <w:t>ной документ</w:t>
            </w:r>
            <w:r w:rsidRPr="000A3F6A">
              <w:t>а</w:t>
            </w:r>
            <w:r w:rsidRPr="000A3F6A">
              <w:t>ции в части пр</w:t>
            </w:r>
            <w:r w:rsidRPr="000A3F6A">
              <w:t>о</w:t>
            </w:r>
            <w:r w:rsidRPr="000A3F6A">
              <w:t xml:space="preserve">верки </w:t>
            </w:r>
            <w:proofErr w:type="gramStart"/>
            <w:r w:rsidRPr="000A3F6A">
              <w:t>достове</w:t>
            </w:r>
            <w:r w:rsidRPr="000A3F6A">
              <w:t>р</w:t>
            </w:r>
            <w:r w:rsidRPr="000A3F6A">
              <w:t>ности определ</w:t>
            </w:r>
            <w:r w:rsidRPr="000A3F6A">
              <w:t>е</w:t>
            </w:r>
            <w:r w:rsidRPr="000A3F6A">
              <w:t>ния сметной стоимости об</w:t>
            </w:r>
            <w:r w:rsidRPr="000A3F6A">
              <w:t>ъ</w:t>
            </w:r>
            <w:r w:rsidRPr="000A3F6A">
              <w:t>екта капитальн</w:t>
            </w:r>
            <w:r w:rsidRPr="000A3F6A">
              <w:t>о</w:t>
            </w:r>
            <w:r w:rsidRPr="000A3F6A">
              <w:t>го строител</w:t>
            </w:r>
            <w:r w:rsidRPr="000A3F6A">
              <w:t>ь</w:t>
            </w:r>
            <w:r w:rsidRPr="000A3F6A">
              <w:t>ства</w:t>
            </w:r>
            <w:proofErr w:type="gramEnd"/>
            <w:r w:rsidRPr="000A3F6A">
              <w:t>; проведение обследования зданий,</w:t>
            </w:r>
            <w:r w:rsidR="00503BA9" w:rsidRPr="00503BA9">
              <w:t xml:space="preserve"> </w:t>
            </w:r>
            <w:r w:rsidR="00503BA9" w:rsidRPr="00503BA9">
              <w:t>услуги по проведению авторского надзора и</w:t>
            </w:r>
            <w:r w:rsidR="00503BA9">
              <w:t xml:space="preserve"> стро</w:t>
            </w:r>
            <w:r w:rsidR="00503BA9">
              <w:t>и</w:t>
            </w:r>
            <w:r w:rsidR="00503BA9">
              <w:t>тельного ко</w:t>
            </w:r>
            <w:r w:rsidR="00503BA9">
              <w:t>н</w:t>
            </w:r>
            <w:r w:rsidR="00503BA9">
              <w:t>троля</w:t>
            </w:r>
            <w:r w:rsidRPr="000A3F6A">
              <w:t xml:space="preserve"> МБУК </w:t>
            </w:r>
            <w:r w:rsidRPr="000A3F6A">
              <w:lastRenderedPageBreak/>
              <w:t xml:space="preserve">«Центр </w:t>
            </w:r>
            <w:proofErr w:type="spellStart"/>
            <w:proofErr w:type="gramStart"/>
            <w:r w:rsidRPr="000A3F6A">
              <w:t>творче-ства</w:t>
            </w:r>
            <w:proofErr w:type="spellEnd"/>
            <w:proofErr w:type="gramEnd"/>
            <w:r w:rsidRPr="000A3F6A">
              <w:t xml:space="preserve"> и искус-</w:t>
            </w:r>
            <w:proofErr w:type="spellStart"/>
            <w:r w:rsidRPr="000A3F6A">
              <w:t>ства</w:t>
            </w:r>
            <w:proofErr w:type="spellEnd"/>
            <w:r w:rsidRPr="000A3F6A">
              <w:t xml:space="preserve">», МКУ «Центр </w:t>
            </w:r>
            <w:proofErr w:type="spellStart"/>
            <w:r w:rsidRPr="000A3F6A">
              <w:t>обес</w:t>
            </w:r>
            <w:proofErr w:type="spellEnd"/>
            <w:r w:rsidRPr="000A3F6A">
              <w:t xml:space="preserve">-печения </w:t>
            </w:r>
            <w:proofErr w:type="spellStart"/>
            <w:r w:rsidRPr="000A3F6A">
              <w:t>дея-тельности</w:t>
            </w:r>
            <w:proofErr w:type="spellEnd"/>
            <w:r w:rsidRPr="000A3F6A">
              <w:t xml:space="preserve"> учр</w:t>
            </w:r>
            <w:r w:rsidRPr="000A3F6A">
              <w:t>е</w:t>
            </w:r>
            <w:r w:rsidRPr="000A3F6A">
              <w:t>ждений культ</w:t>
            </w:r>
            <w:r w:rsidRPr="000A3F6A">
              <w:t>у</w:t>
            </w:r>
            <w:r w:rsidRPr="000A3F6A">
              <w:t>ры</w:t>
            </w:r>
            <w:r w:rsidR="00503BA9">
              <w:t>,</w:t>
            </w:r>
            <w:r w:rsidR="00503BA9" w:rsidRPr="00BA3FB0">
              <w:rPr>
                <w:b/>
                <w:color w:val="303133"/>
              </w:rPr>
              <w:t xml:space="preserve"> </w:t>
            </w:r>
            <w:r w:rsidR="00503BA9" w:rsidRPr="00503BA9">
              <w:rPr>
                <w:color w:val="303133"/>
              </w:rPr>
              <w:t xml:space="preserve">МКУ </w:t>
            </w:r>
            <w:r w:rsidR="00503BA9" w:rsidRPr="00FC2BF8">
              <w:t>«Служба един</w:t>
            </w:r>
            <w:r w:rsidR="00503BA9" w:rsidRPr="00FC2BF8">
              <w:t>о</w:t>
            </w:r>
            <w:r w:rsidR="00503BA9" w:rsidRPr="00FC2BF8">
              <w:t>го зака</w:t>
            </w:r>
            <w:r w:rsidR="00503BA9" w:rsidRPr="00FC2BF8">
              <w:t>з</w:t>
            </w:r>
            <w:r w:rsidR="00503BA9" w:rsidRPr="00FC2BF8">
              <w:t>чика МО Ленингра</w:t>
            </w:r>
            <w:r w:rsidR="00503BA9" w:rsidRPr="00FC2BF8">
              <w:t>д</w:t>
            </w:r>
            <w:r w:rsidR="00503BA9" w:rsidRPr="00FC2BF8">
              <w:t>ский район»</w:t>
            </w:r>
          </w:p>
          <w:p w:rsidR="00A41E17" w:rsidRPr="000A3F6A" w:rsidRDefault="00A41E17" w:rsidP="00C865A0">
            <w:pPr>
              <w:pStyle w:val="afffff"/>
              <w:jc w:val="both"/>
            </w:pPr>
          </w:p>
          <w:p w:rsidR="00A41E17" w:rsidRPr="000A3F6A" w:rsidRDefault="00A41E17" w:rsidP="00C865A0">
            <w:pPr>
              <w:pStyle w:val="afffff"/>
              <w:jc w:val="both"/>
            </w:pP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A41E17" w:rsidRDefault="00A41E17" w:rsidP="008C4883">
            <w:pPr>
              <w:ind w:left="-57" w:right="-57" w:firstLine="0"/>
              <w:rPr>
                <w:rFonts w:ascii="Times New Roman" w:hAnsi="Times New Roman" w:cs="Times New Roman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lastRenderedPageBreak/>
              <w:t>Отдел культ</w:t>
            </w:r>
            <w:r w:rsidRPr="00EC5F2E">
              <w:rPr>
                <w:rFonts w:ascii="Times New Roman" w:hAnsi="Times New Roman" w:cs="Times New Roman"/>
                <w:color w:val="000000"/>
              </w:rPr>
              <w:t>у</w:t>
            </w:r>
            <w:r w:rsidRPr="00EC5F2E">
              <w:rPr>
                <w:rFonts w:ascii="Times New Roman" w:hAnsi="Times New Roman" w:cs="Times New Roman"/>
                <w:color w:val="000000"/>
              </w:rPr>
              <w:t>ры админ</w:t>
            </w:r>
            <w:r w:rsidRPr="00EC5F2E">
              <w:rPr>
                <w:rFonts w:ascii="Times New Roman" w:hAnsi="Times New Roman" w:cs="Times New Roman"/>
                <w:color w:val="000000"/>
              </w:rPr>
              <w:t>и</w:t>
            </w:r>
            <w:r w:rsidRPr="00EC5F2E">
              <w:rPr>
                <w:rFonts w:ascii="Times New Roman" w:hAnsi="Times New Roman" w:cs="Times New Roman"/>
                <w:color w:val="000000"/>
              </w:rPr>
              <w:t>страции Лени</w:t>
            </w:r>
            <w:r w:rsidRPr="00EC5F2E">
              <w:rPr>
                <w:rFonts w:ascii="Times New Roman" w:hAnsi="Times New Roman" w:cs="Times New Roman"/>
                <w:color w:val="000000"/>
              </w:rPr>
              <w:t>н</w:t>
            </w:r>
            <w:r w:rsidRPr="00EC5F2E">
              <w:rPr>
                <w:rFonts w:ascii="Times New Roman" w:hAnsi="Times New Roman" w:cs="Times New Roman"/>
                <w:color w:val="000000"/>
              </w:rPr>
              <w:t>градск</w:t>
            </w:r>
            <w:r>
              <w:rPr>
                <w:rFonts w:ascii="Times New Roman" w:hAnsi="Times New Roman" w:cs="Times New Roman"/>
                <w:color w:val="000000"/>
              </w:rPr>
              <w:t>ого м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>ниципального округа</w:t>
            </w:r>
            <w:r w:rsidRPr="000A3F6A">
              <w:rPr>
                <w:rFonts w:ascii="Times New Roman" w:hAnsi="Times New Roman" w:cs="Times New Roman"/>
              </w:rPr>
              <w:t>, МБУК «Ленингра</w:t>
            </w:r>
            <w:r w:rsidRPr="000A3F6A">
              <w:rPr>
                <w:rFonts w:ascii="Times New Roman" w:hAnsi="Times New Roman" w:cs="Times New Roman"/>
              </w:rPr>
              <w:t>д</w:t>
            </w:r>
            <w:r w:rsidRPr="000A3F6A">
              <w:rPr>
                <w:rFonts w:ascii="Times New Roman" w:hAnsi="Times New Roman" w:cs="Times New Roman"/>
              </w:rPr>
              <w:t>ский историко-</w:t>
            </w:r>
          </w:p>
          <w:p w:rsidR="00A41E17" w:rsidRDefault="00A41E17" w:rsidP="008C4883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  <w:p w:rsidR="00A41E17" w:rsidRPr="000A3F6A" w:rsidRDefault="00A41E17" w:rsidP="008C4883">
            <w:pPr>
              <w:ind w:left="-57" w:right="-57" w:firstLine="0"/>
              <w:rPr>
                <w:rFonts w:ascii="Times New Roman" w:hAnsi="Times New Roman" w:cs="Times New Roman"/>
              </w:rPr>
            </w:pPr>
            <w:r w:rsidRPr="000A3F6A">
              <w:rPr>
                <w:rFonts w:ascii="Times New Roman" w:hAnsi="Times New Roman" w:cs="Times New Roman"/>
              </w:rPr>
              <w:lastRenderedPageBreak/>
              <w:t>краеведческий музей», МБУ ДО ДМШ ст. Ленинградской муниципальн</w:t>
            </w:r>
            <w:r w:rsidRPr="000A3F6A">
              <w:rPr>
                <w:rFonts w:ascii="Times New Roman" w:hAnsi="Times New Roman" w:cs="Times New Roman"/>
              </w:rPr>
              <w:t>о</w:t>
            </w:r>
            <w:r w:rsidRPr="000A3F6A">
              <w:rPr>
                <w:rFonts w:ascii="Times New Roman" w:hAnsi="Times New Roman" w:cs="Times New Roman"/>
              </w:rPr>
              <w:t>го образования  Ленинградский район, МБУ ДО ДШИ ст. Крыловской,</w:t>
            </w:r>
            <w:r w:rsidRPr="000A3F6A">
              <w:t xml:space="preserve"> </w:t>
            </w:r>
            <w:r w:rsidRPr="000A3F6A">
              <w:rPr>
                <w:rFonts w:ascii="Times New Roman" w:hAnsi="Times New Roman" w:cs="Times New Roman"/>
              </w:rPr>
              <w:t>МБУК «Центр творчества и искусства», МКУ «Центр обеспечения деятельности учреждений культуры</w:t>
            </w:r>
            <w:r w:rsidR="00503BA9">
              <w:rPr>
                <w:rFonts w:ascii="Times New Roman" w:hAnsi="Times New Roman" w:cs="Times New Roman"/>
              </w:rPr>
              <w:t xml:space="preserve">, </w:t>
            </w:r>
            <w:r w:rsidR="00503BA9" w:rsidRPr="00503BA9">
              <w:rPr>
                <w:rFonts w:ascii="Times New Roman" w:hAnsi="Times New Roman" w:cs="Times New Roman"/>
                <w:color w:val="303133"/>
              </w:rPr>
              <w:t xml:space="preserve">МКУ </w:t>
            </w:r>
            <w:r w:rsidR="00503BA9" w:rsidRPr="00FC2BF8">
              <w:rPr>
                <w:rFonts w:ascii="Times New Roman" w:hAnsi="Times New Roman" w:cs="Times New Roman"/>
              </w:rPr>
              <w:t>«Служба ед</w:t>
            </w:r>
            <w:r w:rsidR="00503BA9" w:rsidRPr="00FC2BF8">
              <w:rPr>
                <w:rFonts w:ascii="Times New Roman" w:hAnsi="Times New Roman" w:cs="Times New Roman"/>
              </w:rPr>
              <w:t>и</w:t>
            </w:r>
            <w:r w:rsidR="00503BA9" w:rsidRPr="00FC2BF8">
              <w:rPr>
                <w:rFonts w:ascii="Times New Roman" w:hAnsi="Times New Roman" w:cs="Times New Roman"/>
              </w:rPr>
              <w:t>ного зака</w:t>
            </w:r>
            <w:r w:rsidR="00503BA9" w:rsidRPr="00FC2BF8">
              <w:rPr>
                <w:rFonts w:ascii="Times New Roman" w:hAnsi="Times New Roman" w:cs="Times New Roman"/>
              </w:rPr>
              <w:t>з</w:t>
            </w:r>
            <w:r w:rsidR="00503BA9" w:rsidRPr="00FC2BF8">
              <w:rPr>
                <w:rFonts w:ascii="Times New Roman" w:hAnsi="Times New Roman" w:cs="Times New Roman"/>
              </w:rPr>
              <w:t>чика МО Лени</w:t>
            </w:r>
            <w:r w:rsidR="00503BA9" w:rsidRPr="00FC2BF8">
              <w:rPr>
                <w:rFonts w:ascii="Times New Roman" w:hAnsi="Times New Roman" w:cs="Times New Roman"/>
              </w:rPr>
              <w:t>н</w:t>
            </w:r>
            <w:r w:rsidR="00503BA9" w:rsidRPr="00FC2BF8">
              <w:rPr>
                <w:rFonts w:ascii="Times New Roman" w:hAnsi="Times New Roman" w:cs="Times New Roman"/>
              </w:rPr>
              <w:t>градский ра</w:t>
            </w:r>
            <w:r w:rsidR="00503BA9" w:rsidRPr="00FC2BF8">
              <w:rPr>
                <w:rFonts w:ascii="Times New Roman" w:hAnsi="Times New Roman" w:cs="Times New Roman"/>
              </w:rPr>
              <w:t>й</w:t>
            </w:r>
            <w:r w:rsidR="00503BA9" w:rsidRPr="00FC2BF8">
              <w:rPr>
                <w:rFonts w:ascii="Times New Roman" w:hAnsi="Times New Roman" w:cs="Times New Roman"/>
              </w:rPr>
              <w:t>он»</w:t>
            </w:r>
          </w:p>
        </w:tc>
      </w:tr>
      <w:tr w:rsidR="00A41E17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</w:tcPr>
          <w:p w:rsidR="00A41E17" w:rsidRPr="00C002C4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Pr="00E34A80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2026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Default="00503BA9" w:rsidP="00503BA9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318,7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Pr="00121D53" w:rsidRDefault="00503BA9" w:rsidP="00C865A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318,7</w:t>
            </w:r>
          </w:p>
        </w:tc>
        <w:tc>
          <w:tcPr>
            <w:tcW w:w="992" w:type="dxa"/>
            <w:shd w:val="clear" w:color="auto" w:fill="auto"/>
          </w:tcPr>
          <w:p w:rsidR="00A41E17" w:rsidRPr="00C002C4" w:rsidRDefault="00A41E17" w:rsidP="002C492D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</w:tcPr>
          <w:p w:rsidR="00A41E17" w:rsidRPr="00C002C4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</w:tcPr>
          <w:p w:rsidR="00A41E17" w:rsidRPr="00C002C4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Pr="00E34A80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2027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Default="00A41E17" w:rsidP="00C865A0">
            <w:pPr>
              <w:ind w:firstLine="0"/>
              <w:jc w:val="center"/>
            </w:pPr>
            <w:r w:rsidRPr="003579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Pr="00121D53" w:rsidRDefault="00A41E17" w:rsidP="00C865A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1D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</w:tcPr>
          <w:p w:rsidR="00A41E17" w:rsidRPr="00C002C4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275"/>
        </w:trPr>
        <w:tc>
          <w:tcPr>
            <w:tcW w:w="691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</w:tcPr>
          <w:p w:rsidR="00A41E17" w:rsidRPr="00C002C4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Pr="00E34A80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Pr="00E34A80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Pr="00E34A80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41E17" w:rsidRPr="00E34A80" w:rsidRDefault="00A41E17" w:rsidP="002921AE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E34A80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</w:tcPr>
          <w:p w:rsidR="00A41E17" w:rsidRPr="00E34A80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34A80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A41E17" w:rsidRPr="00E34A80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A41E17" w:rsidRPr="00E34A80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1340"/>
        </w:trPr>
        <w:tc>
          <w:tcPr>
            <w:tcW w:w="691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</w:tcPr>
          <w:p w:rsidR="00A41E17" w:rsidRPr="00C002C4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Default="00A41E17" w:rsidP="00A41E17">
            <w:pPr>
              <w:ind w:left="-57" w:right="-57" w:hanging="1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Всего: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Default="00503BA9" w:rsidP="00503BA9">
            <w:pPr>
              <w:ind w:left="-57" w:right="-57" w:hanging="18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918</w:t>
            </w:r>
            <w:r w:rsidR="00A41E17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Default="00503BA9" w:rsidP="00503BA9">
            <w:pPr>
              <w:ind w:left="-57" w:right="-57" w:hanging="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918</w:t>
            </w:r>
            <w:r w:rsidR="00A41E17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A41E17" w:rsidRPr="00E34A80" w:rsidRDefault="00A41E17" w:rsidP="002921AE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A41E17" w:rsidRDefault="00A41E17" w:rsidP="00B05986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A41E17" w:rsidRPr="00E34A80" w:rsidRDefault="00A41E17" w:rsidP="00B05986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A41E17" w:rsidRPr="00E34A80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A41E17" w:rsidRPr="00E34A80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 w:val="restart"/>
            <w:shd w:val="clear" w:color="auto" w:fill="auto"/>
          </w:tcPr>
          <w:p w:rsidR="00A41E17" w:rsidRPr="00E34A80" w:rsidRDefault="00A41E17" w:rsidP="0046320D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1.12.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A41E17" w:rsidRPr="00C002C4" w:rsidRDefault="00A41E17" w:rsidP="00A0694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</w:t>
            </w:r>
            <w:r w:rsidRPr="0028097A">
              <w:rPr>
                <w:rFonts w:ascii="Times New Roman" w:hAnsi="Times New Roman" w:cs="Times New Roman"/>
                <w:color w:val="000000"/>
              </w:rPr>
              <w:t xml:space="preserve">онтаж системы </w:t>
            </w:r>
            <w:r>
              <w:rPr>
                <w:rFonts w:ascii="Times New Roman" w:hAnsi="Times New Roman" w:cs="Times New Roman"/>
                <w:color w:val="000000"/>
              </w:rPr>
              <w:t>кондиционирования</w:t>
            </w:r>
          </w:p>
        </w:tc>
        <w:tc>
          <w:tcPr>
            <w:tcW w:w="714" w:type="dxa"/>
            <w:vMerge w:val="restart"/>
          </w:tcPr>
          <w:p w:rsidR="00A41E17" w:rsidRPr="00C002C4" w:rsidRDefault="00A41E17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Pr="00C002C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Pr="00C002C4" w:rsidRDefault="00A41E17" w:rsidP="00A06948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2 988,9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Pr="00C002C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3B0C">
              <w:rPr>
                <w:rFonts w:ascii="Times New Roman" w:hAnsi="Times New Roman" w:cs="Times New Roman"/>
                <w:color w:val="000000"/>
              </w:rPr>
              <w:t>2 988,9</w:t>
            </w:r>
          </w:p>
        </w:tc>
        <w:tc>
          <w:tcPr>
            <w:tcW w:w="992" w:type="dxa"/>
            <w:shd w:val="clear" w:color="auto" w:fill="auto"/>
          </w:tcPr>
          <w:p w:rsidR="00A41E17" w:rsidRPr="00C002C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C002C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</w:tcPr>
          <w:p w:rsidR="00A41E17" w:rsidRPr="00C002C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 w:val="restart"/>
            <w:shd w:val="clear" w:color="auto" w:fill="auto"/>
          </w:tcPr>
          <w:p w:rsidR="00A41E17" w:rsidRPr="00C002C4" w:rsidRDefault="00A41E17" w:rsidP="00A0694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</w:t>
            </w:r>
            <w:r w:rsidRPr="00A06948">
              <w:rPr>
                <w:rFonts w:ascii="Times New Roman" w:hAnsi="Times New Roman" w:cs="Times New Roman"/>
                <w:color w:val="000000"/>
              </w:rPr>
              <w:t>онтаж системы кондициониров</w:t>
            </w:r>
            <w:r w:rsidRPr="00A06948">
              <w:rPr>
                <w:rFonts w:ascii="Times New Roman" w:hAnsi="Times New Roman" w:cs="Times New Roman"/>
                <w:color w:val="000000"/>
              </w:rPr>
              <w:t>а</w:t>
            </w:r>
            <w:r w:rsidRPr="00A06948">
              <w:rPr>
                <w:rFonts w:ascii="Times New Roman" w:hAnsi="Times New Roman" w:cs="Times New Roman"/>
                <w:color w:val="000000"/>
              </w:rPr>
              <w:t>ния</w:t>
            </w: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A41E17" w:rsidRPr="00C002C4" w:rsidRDefault="00A41E17" w:rsidP="001028F1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t>Отдел культ</w:t>
            </w:r>
            <w:r w:rsidRPr="00EC5F2E">
              <w:rPr>
                <w:rFonts w:ascii="Times New Roman" w:hAnsi="Times New Roman" w:cs="Times New Roman"/>
                <w:color w:val="000000"/>
              </w:rPr>
              <w:t>у</w:t>
            </w:r>
            <w:r w:rsidRPr="00EC5F2E">
              <w:rPr>
                <w:rFonts w:ascii="Times New Roman" w:hAnsi="Times New Roman" w:cs="Times New Roman"/>
                <w:color w:val="000000"/>
              </w:rPr>
              <w:t>ры админ</w:t>
            </w:r>
            <w:r w:rsidRPr="00EC5F2E">
              <w:rPr>
                <w:rFonts w:ascii="Times New Roman" w:hAnsi="Times New Roman" w:cs="Times New Roman"/>
                <w:color w:val="000000"/>
              </w:rPr>
              <w:t>и</w:t>
            </w:r>
            <w:r w:rsidRPr="00EC5F2E">
              <w:rPr>
                <w:rFonts w:ascii="Times New Roman" w:hAnsi="Times New Roman" w:cs="Times New Roman"/>
                <w:color w:val="000000"/>
              </w:rPr>
              <w:t>страции Лени</w:t>
            </w:r>
            <w:r w:rsidRPr="00EC5F2E">
              <w:rPr>
                <w:rFonts w:ascii="Times New Roman" w:hAnsi="Times New Roman" w:cs="Times New Roman"/>
                <w:color w:val="000000"/>
              </w:rPr>
              <w:t>н</w:t>
            </w:r>
            <w:r w:rsidRPr="00EC5F2E">
              <w:rPr>
                <w:rFonts w:ascii="Times New Roman" w:hAnsi="Times New Roman" w:cs="Times New Roman"/>
                <w:color w:val="000000"/>
              </w:rPr>
              <w:t>градск</w:t>
            </w:r>
            <w:r>
              <w:rPr>
                <w:rFonts w:ascii="Times New Roman" w:hAnsi="Times New Roman" w:cs="Times New Roman"/>
                <w:color w:val="000000"/>
              </w:rPr>
              <w:t>ого м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>ниципального округа</w:t>
            </w:r>
            <w:r w:rsidRPr="0028097A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B4376A">
              <w:rPr>
                <w:rFonts w:ascii="Times New Roman" w:hAnsi="Times New Roman" w:cs="Times New Roman"/>
                <w:color w:val="000000"/>
              </w:rPr>
              <w:t>МБУК «Ц</w:t>
            </w:r>
            <w:r>
              <w:rPr>
                <w:rFonts w:ascii="Times New Roman" w:hAnsi="Times New Roman" w:cs="Times New Roman"/>
                <w:color w:val="000000"/>
              </w:rPr>
              <w:t>ентр творч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>ства и иску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>ства»</w:t>
            </w:r>
          </w:p>
        </w:tc>
      </w:tr>
      <w:tr w:rsidR="00A41E17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A41E17" w:rsidRPr="00E34A80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A41E17" w:rsidRPr="00E34A80" w:rsidRDefault="00A41E17" w:rsidP="002B7C8A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</w:tcPr>
          <w:p w:rsidR="00A41E17" w:rsidRPr="00E34A80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Pr="00E34A80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34A80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E34A80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Pr="00C002C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Pr="00C002C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41E17" w:rsidRPr="00E34A80" w:rsidRDefault="00A41E17" w:rsidP="002921AE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E34A80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</w:tcPr>
          <w:p w:rsidR="00A41E17" w:rsidRPr="00E34A80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A41E17" w:rsidRPr="00E34A80" w:rsidRDefault="00A41E17" w:rsidP="00B10E24">
            <w:pPr>
              <w:pStyle w:val="afffff"/>
              <w:rPr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A41E17" w:rsidRPr="00E34A80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A41E17" w:rsidRPr="00E34A80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A41E17" w:rsidRPr="00E34A80" w:rsidRDefault="00A41E17" w:rsidP="002B7C8A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</w:tcPr>
          <w:p w:rsidR="00A41E17" w:rsidRPr="00E34A80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Pr="00E34A80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2027</w:t>
            </w:r>
            <w:r w:rsidRPr="00E34A80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Pr="00C002C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Pr="00C002C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41E17" w:rsidRPr="00E34A80" w:rsidRDefault="00A41E17" w:rsidP="002921AE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E34A80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</w:tcPr>
          <w:p w:rsidR="00A41E17" w:rsidRPr="00E34A80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A41E17" w:rsidRPr="00E34A80" w:rsidRDefault="00A41E17" w:rsidP="00B10E24">
            <w:pPr>
              <w:pStyle w:val="afffff"/>
              <w:rPr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A41E17" w:rsidRPr="00E34A80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250"/>
        </w:trPr>
        <w:tc>
          <w:tcPr>
            <w:tcW w:w="691" w:type="dxa"/>
            <w:vMerge/>
            <w:shd w:val="clear" w:color="auto" w:fill="auto"/>
          </w:tcPr>
          <w:p w:rsidR="00A41E17" w:rsidRPr="00E34A80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A41E17" w:rsidRPr="00E34A80" w:rsidRDefault="00A41E17" w:rsidP="002B7C8A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</w:tcPr>
          <w:p w:rsidR="00A41E17" w:rsidRPr="00E34A80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Pr="00E34A80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Pr="00C002C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Pr="00C002C4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41E17" w:rsidRPr="00E34A80" w:rsidRDefault="00A41E17" w:rsidP="002921AE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E34A80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</w:tcPr>
          <w:p w:rsidR="00A41E17" w:rsidRPr="00E34A80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A41E17" w:rsidRPr="00E34A80" w:rsidRDefault="00A41E17" w:rsidP="00B10E24">
            <w:pPr>
              <w:pStyle w:val="afffff"/>
              <w:rPr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A41E17" w:rsidRPr="00E34A80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1365"/>
        </w:trPr>
        <w:tc>
          <w:tcPr>
            <w:tcW w:w="691" w:type="dxa"/>
            <w:vMerge/>
            <w:shd w:val="clear" w:color="auto" w:fill="auto"/>
          </w:tcPr>
          <w:p w:rsidR="00A41E17" w:rsidRPr="00E34A80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A41E17" w:rsidRPr="00E34A80" w:rsidRDefault="00A41E17" w:rsidP="002B7C8A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</w:tcPr>
          <w:p w:rsidR="00A41E17" w:rsidRPr="00E34A80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Default="00A41E17" w:rsidP="00A41E17">
            <w:pPr>
              <w:ind w:left="-57" w:right="-57" w:hanging="1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Pr="00E34A80">
              <w:rPr>
                <w:rFonts w:ascii="Times New Roman" w:hAnsi="Times New Roman" w:cs="Times New Roman"/>
                <w:color w:val="000000"/>
              </w:rPr>
              <w:t>сего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Default="00A41E17" w:rsidP="00A41E17">
            <w:pPr>
              <w:ind w:left="-57" w:right="-57" w:hanging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3B0C">
              <w:rPr>
                <w:rFonts w:ascii="Times New Roman" w:hAnsi="Times New Roman" w:cs="Times New Roman"/>
                <w:color w:val="000000"/>
              </w:rPr>
              <w:t>2 988,9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Default="00A41E17" w:rsidP="00A41E17">
            <w:pPr>
              <w:ind w:left="-57" w:right="-57" w:hanging="1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3B0C">
              <w:rPr>
                <w:rFonts w:ascii="Times New Roman" w:hAnsi="Times New Roman" w:cs="Times New Roman"/>
                <w:color w:val="000000"/>
              </w:rPr>
              <w:t>2 988,9</w:t>
            </w:r>
          </w:p>
        </w:tc>
        <w:tc>
          <w:tcPr>
            <w:tcW w:w="992" w:type="dxa"/>
            <w:shd w:val="clear" w:color="auto" w:fill="auto"/>
          </w:tcPr>
          <w:p w:rsidR="00A41E17" w:rsidRPr="00E34A80" w:rsidRDefault="00A41E17" w:rsidP="002921AE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E34A80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</w:tcPr>
          <w:p w:rsidR="00A41E17" w:rsidRPr="00E34A80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A41E17" w:rsidRPr="00E34A80" w:rsidRDefault="00A41E17" w:rsidP="00B10E24">
            <w:pPr>
              <w:pStyle w:val="afffff"/>
              <w:rPr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A41E17" w:rsidRPr="00E34A80" w:rsidRDefault="00A41E17" w:rsidP="00B05986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49"/>
        </w:trPr>
        <w:tc>
          <w:tcPr>
            <w:tcW w:w="691" w:type="dxa"/>
            <w:vMerge w:val="restart"/>
            <w:shd w:val="clear" w:color="auto" w:fill="auto"/>
          </w:tcPr>
          <w:p w:rsidR="00A41E17" w:rsidRPr="00C002C4" w:rsidRDefault="00A41E17" w:rsidP="0046320D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1.13.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A41E17" w:rsidRPr="00B00BB2" w:rsidRDefault="00A41E17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B00BB2">
              <w:rPr>
                <w:rFonts w:ascii="Times New Roman" w:hAnsi="Times New Roman" w:cs="Times New Roman"/>
              </w:rPr>
              <w:t>Независимая</w:t>
            </w:r>
            <w:proofErr w:type="gramEnd"/>
            <w:r w:rsidRPr="00B00BB2">
              <w:rPr>
                <w:rFonts w:ascii="Times New Roman" w:hAnsi="Times New Roman" w:cs="Times New Roman"/>
              </w:rPr>
              <w:t xml:space="preserve"> оценки качества условий ок</w:t>
            </w:r>
            <w:r w:rsidRPr="00B00BB2">
              <w:rPr>
                <w:rFonts w:ascii="Times New Roman" w:hAnsi="Times New Roman" w:cs="Times New Roman"/>
              </w:rPr>
              <w:t>а</w:t>
            </w:r>
            <w:r w:rsidRPr="00B00BB2">
              <w:rPr>
                <w:rFonts w:ascii="Times New Roman" w:hAnsi="Times New Roman" w:cs="Times New Roman"/>
              </w:rPr>
              <w:t>зания услуг учрежд</w:t>
            </w:r>
            <w:r w:rsidRPr="00B00BB2">
              <w:rPr>
                <w:rFonts w:ascii="Times New Roman" w:hAnsi="Times New Roman" w:cs="Times New Roman"/>
              </w:rPr>
              <w:t>е</w:t>
            </w:r>
            <w:r w:rsidRPr="00B00BB2">
              <w:rPr>
                <w:rFonts w:ascii="Times New Roman" w:hAnsi="Times New Roman" w:cs="Times New Roman"/>
              </w:rPr>
              <w:lastRenderedPageBreak/>
              <w:t>ниями культуры</w:t>
            </w:r>
          </w:p>
        </w:tc>
        <w:tc>
          <w:tcPr>
            <w:tcW w:w="714" w:type="dxa"/>
            <w:vMerge w:val="restart"/>
            <w:shd w:val="clear" w:color="auto" w:fill="auto"/>
          </w:tcPr>
          <w:p w:rsidR="00A41E17" w:rsidRPr="00B00BB2" w:rsidRDefault="00A41E17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Pr="00B00BB2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B00BB2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Pr="00B00BB2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75,6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Pr="00B00BB2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75,6</w:t>
            </w:r>
          </w:p>
        </w:tc>
        <w:tc>
          <w:tcPr>
            <w:tcW w:w="992" w:type="dxa"/>
            <w:shd w:val="clear" w:color="auto" w:fill="auto"/>
          </w:tcPr>
          <w:p w:rsidR="00A41E17" w:rsidRPr="00B00BB2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B00BB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B00BB2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B00BB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A41E17" w:rsidRPr="00B00BB2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B00BB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 w:val="restart"/>
            <w:shd w:val="clear" w:color="auto" w:fill="auto"/>
          </w:tcPr>
          <w:p w:rsidR="00A41E17" w:rsidRPr="00B00BB2" w:rsidRDefault="00A41E17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 w:rsidRPr="00B00BB2">
              <w:rPr>
                <w:rFonts w:ascii="Times New Roman" w:hAnsi="Times New Roman" w:cs="Times New Roman"/>
              </w:rPr>
              <w:t>Проведение нез</w:t>
            </w:r>
            <w:r w:rsidRPr="00B00BB2">
              <w:rPr>
                <w:rFonts w:ascii="Times New Roman" w:hAnsi="Times New Roman" w:cs="Times New Roman"/>
              </w:rPr>
              <w:t>а</w:t>
            </w:r>
            <w:r w:rsidRPr="00B00BB2">
              <w:rPr>
                <w:rFonts w:ascii="Times New Roman" w:hAnsi="Times New Roman" w:cs="Times New Roman"/>
              </w:rPr>
              <w:t xml:space="preserve">висимой </w:t>
            </w:r>
            <w:proofErr w:type="gramStart"/>
            <w:r w:rsidRPr="00B00BB2">
              <w:rPr>
                <w:rFonts w:ascii="Times New Roman" w:hAnsi="Times New Roman" w:cs="Times New Roman"/>
              </w:rPr>
              <w:t xml:space="preserve">оценки качества условий </w:t>
            </w:r>
            <w:r w:rsidRPr="00B00BB2">
              <w:rPr>
                <w:rFonts w:ascii="Times New Roman" w:hAnsi="Times New Roman" w:cs="Times New Roman"/>
              </w:rPr>
              <w:lastRenderedPageBreak/>
              <w:t>оказания услуг</w:t>
            </w:r>
            <w:proofErr w:type="gramEnd"/>
            <w:r w:rsidRPr="00B00BB2">
              <w:rPr>
                <w:rFonts w:ascii="Times New Roman" w:hAnsi="Times New Roman" w:cs="Times New Roman"/>
              </w:rPr>
              <w:t xml:space="preserve"> учреждениями культуры в учр</w:t>
            </w:r>
            <w:r w:rsidRPr="00B00BB2">
              <w:rPr>
                <w:rFonts w:ascii="Times New Roman" w:hAnsi="Times New Roman" w:cs="Times New Roman"/>
              </w:rPr>
              <w:t>е</w:t>
            </w:r>
            <w:r w:rsidRPr="00B00BB2">
              <w:rPr>
                <w:rFonts w:ascii="Times New Roman" w:hAnsi="Times New Roman" w:cs="Times New Roman"/>
              </w:rPr>
              <w:t>ждениях культ</w:t>
            </w:r>
            <w:r w:rsidRPr="00B00BB2">
              <w:rPr>
                <w:rFonts w:ascii="Times New Roman" w:hAnsi="Times New Roman" w:cs="Times New Roman"/>
              </w:rPr>
              <w:t>у</w:t>
            </w:r>
            <w:r w:rsidRPr="00B00BB2">
              <w:rPr>
                <w:rFonts w:ascii="Times New Roman" w:hAnsi="Times New Roman" w:cs="Times New Roman"/>
              </w:rPr>
              <w:t>ры</w:t>
            </w: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A41E17" w:rsidRPr="00017AF3" w:rsidRDefault="00A41E17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lastRenderedPageBreak/>
              <w:t>Отдел культ</w:t>
            </w:r>
            <w:r w:rsidRPr="00EC5F2E">
              <w:rPr>
                <w:rFonts w:ascii="Times New Roman" w:hAnsi="Times New Roman" w:cs="Times New Roman"/>
                <w:color w:val="000000"/>
              </w:rPr>
              <w:t>у</w:t>
            </w:r>
            <w:r w:rsidRPr="00EC5F2E">
              <w:rPr>
                <w:rFonts w:ascii="Times New Roman" w:hAnsi="Times New Roman" w:cs="Times New Roman"/>
                <w:color w:val="000000"/>
              </w:rPr>
              <w:t>ры админ</w:t>
            </w:r>
            <w:r w:rsidRPr="00EC5F2E">
              <w:rPr>
                <w:rFonts w:ascii="Times New Roman" w:hAnsi="Times New Roman" w:cs="Times New Roman"/>
                <w:color w:val="000000"/>
              </w:rPr>
              <w:t>и</w:t>
            </w:r>
            <w:r w:rsidRPr="00EC5F2E">
              <w:rPr>
                <w:rFonts w:ascii="Times New Roman" w:hAnsi="Times New Roman" w:cs="Times New Roman"/>
                <w:color w:val="000000"/>
              </w:rPr>
              <w:t>страции Лени</w:t>
            </w:r>
            <w:r w:rsidRPr="00EC5F2E">
              <w:rPr>
                <w:rFonts w:ascii="Times New Roman" w:hAnsi="Times New Roman" w:cs="Times New Roman"/>
                <w:color w:val="000000"/>
              </w:rPr>
              <w:t>н</w:t>
            </w:r>
            <w:r w:rsidRPr="00EC5F2E">
              <w:rPr>
                <w:rFonts w:ascii="Times New Roman" w:hAnsi="Times New Roman" w:cs="Times New Roman"/>
                <w:color w:val="000000"/>
              </w:rPr>
              <w:lastRenderedPageBreak/>
              <w:t>градск</w:t>
            </w:r>
            <w:r>
              <w:rPr>
                <w:rFonts w:ascii="Times New Roman" w:hAnsi="Times New Roman" w:cs="Times New Roman"/>
                <w:color w:val="000000"/>
              </w:rPr>
              <w:t>ого м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>ниципального округа</w:t>
            </w:r>
            <w:r w:rsidRPr="00017AF3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</w:tr>
      <w:tr w:rsidR="00A41E17" w:rsidRPr="00C002C4" w:rsidTr="004217AC">
        <w:trPr>
          <w:gridAfter w:val="1"/>
          <w:wAfter w:w="12" w:type="dxa"/>
          <w:trHeight w:val="49"/>
        </w:trPr>
        <w:tc>
          <w:tcPr>
            <w:tcW w:w="691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Pr="00E34A80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2026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41E17" w:rsidRPr="00C002C4" w:rsidRDefault="00A41E17" w:rsidP="0028097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C002C4" w:rsidRDefault="00A41E17" w:rsidP="0028097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A41E17" w:rsidRPr="00C002C4" w:rsidRDefault="00A41E17" w:rsidP="0028097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49"/>
        </w:trPr>
        <w:tc>
          <w:tcPr>
            <w:tcW w:w="691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Pr="00E34A80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2027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41E17" w:rsidRPr="00C002C4" w:rsidRDefault="00A41E17" w:rsidP="0028097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C002C4" w:rsidRDefault="00A41E17" w:rsidP="0028097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A41E17" w:rsidRPr="00C002C4" w:rsidRDefault="00A41E17" w:rsidP="0028097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258"/>
        </w:trPr>
        <w:tc>
          <w:tcPr>
            <w:tcW w:w="691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Pr="00E34A80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Default="00A41E17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41E17" w:rsidRPr="00C002C4" w:rsidRDefault="00A41E17" w:rsidP="0028097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C002C4" w:rsidRDefault="00A41E17" w:rsidP="0028097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A41E17" w:rsidRPr="00C002C4" w:rsidRDefault="00A41E17" w:rsidP="0028097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1E17" w:rsidRPr="00C002C4" w:rsidTr="004217AC">
        <w:trPr>
          <w:gridAfter w:val="1"/>
          <w:wAfter w:w="12" w:type="dxa"/>
          <w:trHeight w:val="1082"/>
        </w:trPr>
        <w:tc>
          <w:tcPr>
            <w:tcW w:w="691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A41E17" w:rsidRDefault="00A41E17" w:rsidP="00A41E17">
            <w:pPr>
              <w:ind w:left="-57" w:right="-57" w:hanging="1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Всего: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A41E17" w:rsidRDefault="00A41E17" w:rsidP="00A41E17">
            <w:pPr>
              <w:ind w:left="-57" w:right="-57" w:hanging="18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75,6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1E17" w:rsidRDefault="00A41E17" w:rsidP="00A41E17">
            <w:pPr>
              <w:ind w:left="-57" w:right="-57" w:hanging="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75,6</w:t>
            </w:r>
          </w:p>
        </w:tc>
        <w:tc>
          <w:tcPr>
            <w:tcW w:w="992" w:type="dxa"/>
            <w:shd w:val="clear" w:color="auto" w:fill="auto"/>
          </w:tcPr>
          <w:p w:rsidR="00A41E17" w:rsidRPr="00C002C4" w:rsidRDefault="00A41E17" w:rsidP="0028097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A41E17" w:rsidRPr="00C002C4" w:rsidRDefault="00A41E17" w:rsidP="0028097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  <w:shd w:val="clear" w:color="auto" w:fill="auto"/>
          </w:tcPr>
          <w:p w:rsidR="00A41E17" w:rsidRPr="00C002C4" w:rsidRDefault="00A41E17" w:rsidP="0028097A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A41E17" w:rsidRPr="00C002C4" w:rsidRDefault="00A41E17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028F1" w:rsidRPr="00C002C4" w:rsidTr="004217AC">
        <w:trPr>
          <w:gridAfter w:val="1"/>
          <w:wAfter w:w="12" w:type="dxa"/>
          <w:trHeight w:val="250"/>
        </w:trPr>
        <w:tc>
          <w:tcPr>
            <w:tcW w:w="691" w:type="dxa"/>
            <w:vMerge w:val="restart"/>
            <w:shd w:val="clear" w:color="auto" w:fill="auto"/>
          </w:tcPr>
          <w:p w:rsidR="001028F1" w:rsidRPr="00B00BB2" w:rsidRDefault="001028F1" w:rsidP="0046320D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B00BB2">
              <w:rPr>
                <w:rFonts w:ascii="Times New Roman" w:hAnsi="Times New Roman" w:cs="Times New Roman"/>
              </w:rPr>
              <w:t>1.1</w:t>
            </w:r>
            <w:r w:rsidR="0046320D">
              <w:rPr>
                <w:rFonts w:ascii="Times New Roman" w:hAnsi="Times New Roman" w:cs="Times New Roman"/>
              </w:rPr>
              <w:t>4</w:t>
            </w:r>
            <w:r w:rsidRPr="00B00B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1028F1" w:rsidRDefault="001028F1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Монтаж и демонтаж автоматической п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>жарной сигнализации и системы оповещ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>ния, установка об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>рудования с системой контроля управления доступом (домофон)</w:t>
            </w:r>
          </w:p>
        </w:tc>
        <w:tc>
          <w:tcPr>
            <w:tcW w:w="714" w:type="dxa"/>
            <w:vMerge w:val="restart"/>
            <w:shd w:val="clear" w:color="auto" w:fill="auto"/>
          </w:tcPr>
          <w:p w:rsidR="001028F1" w:rsidRPr="00C002C4" w:rsidRDefault="001028F1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1028F1" w:rsidRDefault="001028F1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1028F1" w:rsidRDefault="001028F1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1028F1" w:rsidRDefault="001028F1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28F1" w:rsidRDefault="001028F1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028F1" w:rsidRDefault="001028F1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1028F1" w:rsidRDefault="001028F1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 w:val="restart"/>
            <w:shd w:val="clear" w:color="auto" w:fill="auto"/>
          </w:tcPr>
          <w:p w:rsidR="001028F1" w:rsidRPr="00C002C4" w:rsidRDefault="001028F1" w:rsidP="00C865A0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Повышение уровня инжене</w:t>
            </w:r>
            <w:r>
              <w:rPr>
                <w:rFonts w:ascii="Times New Roman" w:hAnsi="Times New Roman" w:cs="Times New Roman"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>но- технической защищенности объектов культ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 xml:space="preserve">ры на территории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Ленинградског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>муниципального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округа</w:t>
            </w: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1028F1" w:rsidRPr="00802E4E" w:rsidRDefault="001028F1" w:rsidP="00564C74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t>Отдел культ</w:t>
            </w:r>
            <w:r w:rsidRPr="00EC5F2E">
              <w:rPr>
                <w:rFonts w:ascii="Times New Roman" w:hAnsi="Times New Roman" w:cs="Times New Roman"/>
                <w:color w:val="000000"/>
              </w:rPr>
              <w:t>у</w:t>
            </w:r>
            <w:r w:rsidRPr="00EC5F2E">
              <w:rPr>
                <w:rFonts w:ascii="Times New Roman" w:hAnsi="Times New Roman" w:cs="Times New Roman"/>
                <w:color w:val="000000"/>
              </w:rPr>
              <w:t>ры админ</w:t>
            </w:r>
            <w:r w:rsidRPr="00EC5F2E">
              <w:rPr>
                <w:rFonts w:ascii="Times New Roman" w:hAnsi="Times New Roman" w:cs="Times New Roman"/>
                <w:color w:val="000000"/>
              </w:rPr>
              <w:t>и</w:t>
            </w:r>
            <w:r w:rsidRPr="00EC5F2E">
              <w:rPr>
                <w:rFonts w:ascii="Times New Roman" w:hAnsi="Times New Roman" w:cs="Times New Roman"/>
                <w:color w:val="000000"/>
              </w:rPr>
              <w:t>страции Лени</w:t>
            </w:r>
            <w:r w:rsidRPr="00EC5F2E">
              <w:rPr>
                <w:rFonts w:ascii="Times New Roman" w:hAnsi="Times New Roman" w:cs="Times New Roman"/>
                <w:color w:val="000000"/>
              </w:rPr>
              <w:t>н</w:t>
            </w:r>
            <w:r w:rsidRPr="00EC5F2E">
              <w:rPr>
                <w:rFonts w:ascii="Times New Roman" w:hAnsi="Times New Roman" w:cs="Times New Roman"/>
                <w:color w:val="000000"/>
              </w:rPr>
              <w:t>градск</w:t>
            </w:r>
            <w:r>
              <w:rPr>
                <w:rFonts w:ascii="Times New Roman" w:hAnsi="Times New Roman" w:cs="Times New Roman"/>
                <w:color w:val="000000"/>
              </w:rPr>
              <w:t>ого м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 xml:space="preserve">ниципального округа, </w:t>
            </w:r>
            <w:r w:rsidRPr="00C002C4">
              <w:rPr>
                <w:rFonts w:ascii="Times New Roman" w:hAnsi="Times New Roman" w:cs="Times New Roman"/>
                <w:color w:val="000000"/>
              </w:rPr>
              <w:t>МБУ ДОД ДМШ ст. Ленинградской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МБУ ДОД ДХШ ст. Л</w:t>
            </w:r>
            <w:r w:rsidRPr="00C002C4">
              <w:rPr>
                <w:rFonts w:ascii="Times New Roman" w:hAnsi="Times New Roman" w:cs="Times New Roman"/>
                <w:color w:val="000000"/>
              </w:rPr>
              <w:t>е</w:t>
            </w:r>
            <w:r w:rsidRPr="00C002C4">
              <w:rPr>
                <w:rFonts w:ascii="Times New Roman" w:hAnsi="Times New Roman" w:cs="Times New Roman"/>
                <w:color w:val="000000"/>
              </w:rPr>
              <w:t>нинградской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B4376A">
              <w:rPr>
                <w:rFonts w:ascii="Times New Roman" w:hAnsi="Times New Roman" w:cs="Times New Roman"/>
                <w:color w:val="000000"/>
              </w:rPr>
              <w:t>МБУК «Ц</w:t>
            </w:r>
            <w:r w:rsidR="00564C74">
              <w:rPr>
                <w:rFonts w:ascii="Times New Roman" w:hAnsi="Times New Roman" w:cs="Times New Roman"/>
                <w:color w:val="000000"/>
              </w:rPr>
              <w:t>ентр творче</w:t>
            </w:r>
            <w:r>
              <w:rPr>
                <w:rFonts w:ascii="Times New Roman" w:hAnsi="Times New Roman" w:cs="Times New Roman"/>
                <w:color w:val="000000"/>
              </w:rPr>
              <w:t>ства и искусства»</w:t>
            </w:r>
          </w:p>
        </w:tc>
      </w:tr>
      <w:tr w:rsidR="001028F1" w:rsidRPr="00C002C4" w:rsidTr="004217AC">
        <w:trPr>
          <w:gridAfter w:val="1"/>
          <w:wAfter w:w="12" w:type="dxa"/>
          <w:trHeight w:val="250"/>
        </w:trPr>
        <w:tc>
          <w:tcPr>
            <w:tcW w:w="691" w:type="dxa"/>
            <w:vMerge/>
            <w:shd w:val="clear" w:color="auto" w:fill="auto"/>
          </w:tcPr>
          <w:p w:rsidR="001028F1" w:rsidRDefault="001028F1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1028F1" w:rsidRDefault="001028F1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1028F1" w:rsidRPr="00C002C4" w:rsidRDefault="001028F1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1028F1" w:rsidRDefault="001028F1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2026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1028F1" w:rsidRDefault="001028F1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1028F1" w:rsidRDefault="001028F1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28F1" w:rsidRPr="00C002C4" w:rsidRDefault="001028F1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1028F1" w:rsidRPr="00C002C4" w:rsidRDefault="001028F1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  <w:shd w:val="clear" w:color="auto" w:fill="auto"/>
          </w:tcPr>
          <w:p w:rsidR="001028F1" w:rsidRPr="00C002C4" w:rsidRDefault="001028F1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1028F1" w:rsidRPr="00C002C4" w:rsidRDefault="001028F1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1028F1" w:rsidRPr="00802E4E" w:rsidRDefault="001028F1" w:rsidP="00802E4E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028F1" w:rsidRPr="00C002C4" w:rsidTr="004217AC">
        <w:trPr>
          <w:gridAfter w:val="1"/>
          <w:wAfter w:w="12" w:type="dxa"/>
          <w:trHeight w:val="250"/>
        </w:trPr>
        <w:tc>
          <w:tcPr>
            <w:tcW w:w="691" w:type="dxa"/>
            <w:vMerge/>
            <w:shd w:val="clear" w:color="auto" w:fill="auto"/>
          </w:tcPr>
          <w:p w:rsidR="001028F1" w:rsidRDefault="001028F1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1028F1" w:rsidRDefault="001028F1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1028F1" w:rsidRPr="00C002C4" w:rsidRDefault="001028F1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1028F1" w:rsidRDefault="001028F1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2027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1028F1" w:rsidRDefault="001028F1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1028F1" w:rsidRDefault="001028F1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28F1" w:rsidRPr="00C002C4" w:rsidRDefault="001028F1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028F1" w:rsidRPr="00C002C4" w:rsidRDefault="001028F1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1028F1" w:rsidRPr="00C002C4" w:rsidRDefault="001028F1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1028F1" w:rsidRPr="00C002C4" w:rsidRDefault="001028F1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1028F1" w:rsidRPr="00802E4E" w:rsidRDefault="001028F1" w:rsidP="00802E4E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028F1" w:rsidRPr="00C002C4" w:rsidTr="004217AC">
        <w:trPr>
          <w:gridAfter w:val="1"/>
          <w:wAfter w:w="12" w:type="dxa"/>
          <w:trHeight w:val="1979"/>
        </w:trPr>
        <w:tc>
          <w:tcPr>
            <w:tcW w:w="691" w:type="dxa"/>
            <w:vMerge/>
            <w:shd w:val="clear" w:color="auto" w:fill="auto"/>
          </w:tcPr>
          <w:p w:rsidR="001028F1" w:rsidRDefault="001028F1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1028F1" w:rsidRDefault="001028F1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1028F1" w:rsidRPr="00C002C4" w:rsidRDefault="001028F1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1028F1" w:rsidRDefault="001028F1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1028F1" w:rsidRDefault="00C66E1B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1028F1" w:rsidRDefault="00C66E1B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28F1" w:rsidRPr="00C002C4" w:rsidRDefault="001028F1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028F1" w:rsidRPr="00C002C4" w:rsidRDefault="001028F1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1028F1" w:rsidRPr="00C002C4" w:rsidRDefault="001028F1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1028F1" w:rsidRPr="00C002C4" w:rsidRDefault="001028F1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1028F1" w:rsidRPr="00802E4E" w:rsidRDefault="001028F1" w:rsidP="00802E4E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250"/>
        </w:trPr>
        <w:tc>
          <w:tcPr>
            <w:tcW w:w="691" w:type="dxa"/>
            <w:vMerge w:val="restart"/>
            <w:shd w:val="clear" w:color="auto" w:fill="auto"/>
          </w:tcPr>
          <w:p w:rsidR="008F322A" w:rsidRDefault="008F322A" w:rsidP="0046320D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1.15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8F322A" w:rsidRDefault="008F322A" w:rsidP="00C865A0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обор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 xml:space="preserve">дования, материалов и монтаж системы экстренного </w:t>
            </w:r>
            <w:r w:rsidRPr="00BD3FC5">
              <w:rPr>
                <w:rFonts w:ascii="Times New Roman" w:hAnsi="Times New Roman" w:cs="Times New Roman"/>
                <w:color w:val="000000"/>
              </w:rPr>
              <w:t>опов</w:t>
            </w:r>
            <w:r w:rsidRPr="00BD3FC5">
              <w:rPr>
                <w:rFonts w:ascii="Times New Roman" w:hAnsi="Times New Roman" w:cs="Times New Roman"/>
                <w:color w:val="000000"/>
              </w:rPr>
              <w:t>е</w:t>
            </w:r>
            <w:r w:rsidRPr="00BD3FC5">
              <w:rPr>
                <w:rFonts w:ascii="Times New Roman" w:hAnsi="Times New Roman" w:cs="Times New Roman"/>
                <w:color w:val="000000"/>
              </w:rPr>
              <w:lastRenderedPageBreak/>
              <w:t xml:space="preserve">щения </w:t>
            </w:r>
            <w:r w:rsidRPr="00BD3FC5">
              <w:rPr>
                <w:rFonts w:ascii="Times New Roman" w:hAnsi="Times New Roman" w:cs="Times New Roman"/>
              </w:rPr>
              <w:t>о потенциал</w:t>
            </w:r>
            <w:r w:rsidRPr="00BD3FC5">
              <w:rPr>
                <w:rFonts w:ascii="Times New Roman" w:hAnsi="Times New Roman" w:cs="Times New Roman"/>
              </w:rPr>
              <w:t>ь</w:t>
            </w:r>
            <w:r w:rsidRPr="00BD3FC5">
              <w:rPr>
                <w:rFonts w:ascii="Times New Roman" w:hAnsi="Times New Roman" w:cs="Times New Roman"/>
              </w:rPr>
              <w:t>ной угрозе возникн</w:t>
            </w:r>
            <w:r w:rsidRPr="00BD3FC5">
              <w:rPr>
                <w:rFonts w:ascii="Times New Roman" w:hAnsi="Times New Roman" w:cs="Times New Roman"/>
              </w:rPr>
              <w:t>о</w:t>
            </w:r>
            <w:r w:rsidRPr="00BD3FC5">
              <w:rPr>
                <w:rFonts w:ascii="Times New Roman" w:hAnsi="Times New Roman" w:cs="Times New Roman"/>
              </w:rPr>
              <w:t>вения ЧС</w:t>
            </w:r>
          </w:p>
        </w:tc>
        <w:tc>
          <w:tcPr>
            <w:tcW w:w="714" w:type="dxa"/>
            <w:vMerge w:val="restart"/>
            <w:shd w:val="clear" w:color="auto" w:fill="auto"/>
          </w:tcPr>
          <w:p w:rsidR="008F322A" w:rsidRPr="00C002C4" w:rsidRDefault="008F322A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 w:val="restart"/>
            <w:shd w:val="clear" w:color="auto" w:fill="auto"/>
          </w:tcPr>
          <w:p w:rsidR="008F322A" w:rsidRPr="00C002C4" w:rsidRDefault="008F322A" w:rsidP="00C865A0"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Повышение уровня инжене</w:t>
            </w:r>
            <w:r>
              <w:rPr>
                <w:rFonts w:ascii="Times New Roman" w:hAnsi="Times New Roman" w:cs="Times New Roman"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 xml:space="preserve">но- технической защищенности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объекта культуры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Ленинградског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>муниципального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округа</w:t>
            </w: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8F322A" w:rsidRPr="00802E4E" w:rsidRDefault="008F322A" w:rsidP="001028F1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lastRenderedPageBreak/>
              <w:t>Отдел культ</w:t>
            </w:r>
            <w:r w:rsidRPr="00EC5F2E">
              <w:rPr>
                <w:rFonts w:ascii="Times New Roman" w:hAnsi="Times New Roman" w:cs="Times New Roman"/>
                <w:color w:val="000000"/>
              </w:rPr>
              <w:t>у</w:t>
            </w:r>
            <w:r w:rsidRPr="00EC5F2E">
              <w:rPr>
                <w:rFonts w:ascii="Times New Roman" w:hAnsi="Times New Roman" w:cs="Times New Roman"/>
                <w:color w:val="000000"/>
              </w:rPr>
              <w:t>ры админ</w:t>
            </w:r>
            <w:r w:rsidRPr="00EC5F2E">
              <w:rPr>
                <w:rFonts w:ascii="Times New Roman" w:hAnsi="Times New Roman" w:cs="Times New Roman"/>
                <w:color w:val="000000"/>
              </w:rPr>
              <w:t>и</w:t>
            </w:r>
            <w:r w:rsidRPr="00EC5F2E">
              <w:rPr>
                <w:rFonts w:ascii="Times New Roman" w:hAnsi="Times New Roman" w:cs="Times New Roman"/>
                <w:color w:val="000000"/>
              </w:rPr>
              <w:t>страции Лени</w:t>
            </w:r>
            <w:r w:rsidRPr="00EC5F2E">
              <w:rPr>
                <w:rFonts w:ascii="Times New Roman" w:hAnsi="Times New Roman" w:cs="Times New Roman"/>
                <w:color w:val="000000"/>
              </w:rPr>
              <w:t>н</w:t>
            </w:r>
            <w:r w:rsidRPr="00EC5F2E">
              <w:rPr>
                <w:rFonts w:ascii="Times New Roman" w:hAnsi="Times New Roman" w:cs="Times New Roman"/>
                <w:color w:val="000000"/>
              </w:rPr>
              <w:t>градск</w:t>
            </w:r>
            <w:r>
              <w:rPr>
                <w:rFonts w:ascii="Times New Roman" w:hAnsi="Times New Roman" w:cs="Times New Roman"/>
                <w:color w:val="000000"/>
              </w:rPr>
              <w:t>ого м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ниципального округа</w:t>
            </w:r>
            <w:r w:rsidRPr="00C002C4">
              <w:rPr>
                <w:rFonts w:ascii="Times New Roman" w:hAnsi="Times New Roman" w:cs="Times New Roman"/>
                <w:color w:val="000000"/>
              </w:rPr>
              <w:t>, МБУК «ЛБ»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C002C4">
              <w:rPr>
                <w:rFonts w:ascii="Times New Roman" w:hAnsi="Times New Roman" w:cs="Times New Roman"/>
                <w:color w:val="000000"/>
              </w:rPr>
              <w:t>МБУ ДОД ДХШ ст. Ленинградской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МБУ ДОД ДМШ ст. Л</w:t>
            </w:r>
            <w:r w:rsidRPr="00C002C4">
              <w:rPr>
                <w:rFonts w:ascii="Times New Roman" w:hAnsi="Times New Roman" w:cs="Times New Roman"/>
                <w:color w:val="000000"/>
              </w:rPr>
              <w:t>е</w:t>
            </w:r>
            <w:r w:rsidRPr="00C002C4">
              <w:rPr>
                <w:rFonts w:ascii="Times New Roman" w:hAnsi="Times New Roman" w:cs="Times New Roman"/>
                <w:color w:val="000000"/>
              </w:rPr>
              <w:t>нинградской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>
              <w:t xml:space="preserve"> </w:t>
            </w:r>
            <w:r w:rsidRPr="00B4376A">
              <w:rPr>
                <w:rFonts w:ascii="Times New Roman" w:hAnsi="Times New Roman" w:cs="Times New Roman"/>
                <w:color w:val="000000"/>
              </w:rPr>
              <w:t>МБУК «</w:t>
            </w:r>
            <w:r>
              <w:rPr>
                <w:rFonts w:ascii="Times New Roman" w:hAnsi="Times New Roman" w:cs="Times New Roman"/>
                <w:color w:val="000000"/>
              </w:rPr>
              <w:t>Центр творчества и искусства»,</w:t>
            </w:r>
            <w:r w:rsidRPr="00A033DC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00BB2">
              <w:rPr>
                <w:rFonts w:ascii="Times New Roman" w:hAnsi="Times New Roman" w:cs="Times New Roman"/>
              </w:rPr>
              <w:t>МБУ ДО ДШИ ст. Крыловской</w:t>
            </w:r>
          </w:p>
        </w:tc>
      </w:tr>
      <w:tr w:rsidR="008F322A" w:rsidRPr="00C002C4" w:rsidTr="004217AC">
        <w:trPr>
          <w:gridAfter w:val="1"/>
          <w:wAfter w:w="12" w:type="dxa"/>
          <w:trHeight w:val="250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2026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802E4E" w:rsidRDefault="008F322A" w:rsidP="00802E4E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250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2027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802E4E" w:rsidRDefault="008F322A" w:rsidP="00802E4E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283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802E4E" w:rsidRDefault="008F322A" w:rsidP="00802E4E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2997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F322A" w:rsidRDefault="008F322A" w:rsidP="008F322A">
            <w:pPr>
              <w:ind w:left="-57" w:right="-57" w:hanging="1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Всего: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8F322A">
            <w:pPr>
              <w:ind w:left="-57" w:right="-57"/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8F322A" w:rsidRDefault="008F322A" w:rsidP="008F322A">
            <w:pPr>
              <w:ind w:left="-57" w:right="-57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8F322A">
            <w:pPr>
              <w:ind w:left="-57" w:right="-57"/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8F322A" w:rsidRDefault="008F322A" w:rsidP="008F322A">
            <w:pPr>
              <w:ind w:left="-57" w:right="-57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8F322A">
            <w:pPr>
              <w:ind w:left="-57" w:right="-57"/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8F322A" w:rsidRDefault="008F322A" w:rsidP="008F322A">
            <w:pPr>
              <w:ind w:left="-57" w:right="-57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8F322A">
            <w:pPr>
              <w:ind w:left="-57" w:right="-57"/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8F322A" w:rsidRDefault="008F322A" w:rsidP="008F322A">
            <w:pPr>
              <w:ind w:left="-57" w:right="-57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8F322A" w:rsidRDefault="008F322A" w:rsidP="008F322A">
            <w:pPr>
              <w:ind w:left="-57" w:right="-57"/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8F322A" w:rsidRDefault="008F322A" w:rsidP="008F322A">
            <w:pPr>
              <w:ind w:left="-57" w:right="-57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802E4E" w:rsidRDefault="008F322A" w:rsidP="00802E4E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250"/>
        </w:trPr>
        <w:tc>
          <w:tcPr>
            <w:tcW w:w="691" w:type="dxa"/>
            <w:vMerge w:val="restart"/>
            <w:shd w:val="clear" w:color="auto" w:fill="auto"/>
          </w:tcPr>
          <w:p w:rsidR="008F322A" w:rsidRDefault="008F322A" w:rsidP="0046320D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1.16.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и/или реконструкция  зданий учреждений культуры</w:t>
            </w:r>
          </w:p>
        </w:tc>
        <w:tc>
          <w:tcPr>
            <w:tcW w:w="714" w:type="dxa"/>
            <w:vMerge w:val="restart"/>
            <w:shd w:val="clear" w:color="auto" w:fill="auto"/>
          </w:tcPr>
          <w:p w:rsidR="008F322A" w:rsidRPr="00C002C4" w:rsidRDefault="008F322A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72,0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72,0-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 w:val="restart"/>
            <w:shd w:val="clear" w:color="auto" w:fill="auto"/>
          </w:tcPr>
          <w:p w:rsidR="008F322A" w:rsidRPr="00C002C4" w:rsidRDefault="008F322A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>монт здания учреждения, к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>питальный р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монт полов, зам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>на электропр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 xml:space="preserve">водки, другие виды работ и приобретение материалов, </w:t>
            </w:r>
            <w:r w:rsidRPr="004730C3">
              <w:rPr>
                <w:rFonts w:ascii="Times New Roman" w:hAnsi="Times New Roman" w:cs="Times New Roman"/>
                <w:color w:val="000000"/>
              </w:rPr>
              <w:t>ос</w:t>
            </w:r>
            <w:r w:rsidRPr="004730C3">
              <w:rPr>
                <w:rFonts w:ascii="Times New Roman" w:hAnsi="Times New Roman" w:cs="Times New Roman"/>
                <w:color w:val="000000"/>
              </w:rPr>
              <w:t>у</w:t>
            </w:r>
            <w:r w:rsidRPr="004730C3">
              <w:rPr>
                <w:rFonts w:ascii="Times New Roman" w:hAnsi="Times New Roman" w:cs="Times New Roman"/>
                <w:color w:val="000000"/>
              </w:rPr>
              <w:t>ществление а</w:t>
            </w:r>
            <w:r w:rsidRPr="004730C3">
              <w:rPr>
                <w:rFonts w:ascii="Times New Roman" w:hAnsi="Times New Roman" w:cs="Times New Roman"/>
                <w:color w:val="000000"/>
              </w:rPr>
              <w:t>в</w:t>
            </w:r>
            <w:r w:rsidRPr="004730C3">
              <w:rPr>
                <w:rFonts w:ascii="Times New Roman" w:hAnsi="Times New Roman" w:cs="Times New Roman"/>
                <w:color w:val="000000"/>
              </w:rPr>
              <w:t>торского надзора и научного рук</w:t>
            </w:r>
            <w:r w:rsidRPr="004730C3">
              <w:rPr>
                <w:rFonts w:ascii="Times New Roman" w:hAnsi="Times New Roman" w:cs="Times New Roman"/>
                <w:color w:val="000000"/>
              </w:rPr>
              <w:t>о</w:t>
            </w:r>
            <w:r w:rsidRPr="004730C3">
              <w:rPr>
                <w:rFonts w:ascii="Times New Roman" w:hAnsi="Times New Roman" w:cs="Times New Roman"/>
                <w:color w:val="000000"/>
              </w:rPr>
              <w:t>водства за пров</w:t>
            </w:r>
            <w:r w:rsidRPr="004730C3">
              <w:rPr>
                <w:rFonts w:ascii="Times New Roman" w:hAnsi="Times New Roman" w:cs="Times New Roman"/>
                <w:color w:val="000000"/>
              </w:rPr>
              <w:t>е</w:t>
            </w:r>
            <w:r w:rsidRPr="004730C3">
              <w:rPr>
                <w:rFonts w:ascii="Times New Roman" w:hAnsi="Times New Roman" w:cs="Times New Roman"/>
                <w:color w:val="000000"/>
              </w:rPr>
              <w:t>дением работ по капитальному ремонту</w:t>
            </w: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8F322A" w:rsidRPr="00BA3FB0" w:rsidRDefault="008F322A" w:rsidP="00C865A0">
            <w:pPr>
              <w:pStyle w:val="3"/>
              <w:shd w:val="clear" w:color="auto" w:fill="FFFFFF"/>
              <w:spacing w:before="0"/>
              <w:jc w:val="left"/>
              <w:rPr>
                <w:rFonts w:ascii="Times New Roman" w:hAnsi="Times New Roman" w:cs="Times New Roman"/>
                <w:b w:val="0"/>
                <w:color w:val="303133"/>
              </w:rPr>
            </w:pPr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lastRenderedPageBreak/>
              <w:t>Отдел культ</w:t>
            </w:r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t>у</w:t>
            </w:r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t>ры админ</w:t>
            </w:r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t>и</w:t>
            </w:r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t>страции Л</w:t>
            </w:r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t>е</w:t>
            </w:r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t xml:space="preserve">нинградского </w:t>
            </w:r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lastRenderedPageBreak/>
              <w:t>муниципал</w:t>
            </w:r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t>ь</w:t>
            </w:r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t>ного округа, МБУК «ЛБ», МБУК «Ист</w:t>
            </w:r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t>о</w:t>
            </w:r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t>рик</w:t>
            </w:r>
            <w:proofErr w:type="gramStart"/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t>о-</w:t>
            </w:r>
            <w:proofErr w:type="gramEnd"/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t xml:space="preserve"> кра</w:t>
            </w:r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t>е</w:t>
            </w:r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t>ведческий м</w:t>
            </w:r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t>у</w:t>
            </w:r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t>зей»</w:t>
            </w:r>
            <w:r w:rsidRPr="00BA3FB0">
              <w:rPr>
                <w:rFonts w:ascii="Times New Roman" w:hAnsi="Times New Roman" w:cs="Times New Roman"/>
                <w:b w:val="0"/>
              </w:rPr>
              <w:t xml:space="preserve"> </w:t>
            </w:r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t>МБУК «Центр тво</w:t>
            </w:r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t>р</w:t>
            </w:r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t>чества и и</w:t>
            </w:r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t>с</w:t>
            </w:r>
            <w:r w:rsidRPr="00BA3FB0">
              <w:rPr>
                <w:rFonts w:ascii="Times New Roman" w:hAnsi="Times New Roman" w:cs="Times New Roman"/>
                <w:b w:val="0"/>
                <w:color w:val="000000"/>
              </w:rPr>
              <w:t xml:space="preserve">кусства», </w:t>
            </w:r>
            <w:r w:rsidRPr="00BA3FB0">
              <w:rPr>
                <w:rFonts w:ascii="Times New Roman" w:hAnsi="Times New Roman" w:cs="Times New Roman"/>
                <w:b w:val="0"/>
                <w:color w:val="303133"/>
              </w:rPr>
              <w:t>МКУ «Служба единого зака</w:t>
            </w:r>
            <w:r w:rsidRPr="00BA3FB0">
              <w:rPr>
                <w:rFonts w:ascii="Times New Roman" w:hAnsi="Times New Roman" w:cs="Times New Roman"/>
                <w:b w:val="0"/>
                <w:color w:val="303133"/>
              </w:rPr>
              <w:t>з</w:t>
            </w:r>
            <w:r w:rsidRPr="00BA3FB0">
              <w:rPr>
                <w:rFonts w:ascii="Times New Roman" w:hAnsi="Times New Roman" w:cs="Times New Roman"/>
                <w:b w:val="0"/>
                <w:color w:val="303133"/>
              </w:rPr>
              <w:t>чика МО Л</w:t>
            </w:r>
            <w:r w:rsidRPr="00BA3FB0">
              <w:rPr>
                <w:rFonts w:ascii="Times New Roman" w:hAnsi="Times New Roman" w:cs="Times New Roman"/>
                <w:b w:val="0"/>
                <w:color w:val="303133"/>
              </w:rPr>
              <w:t>е</w:t>
            </w:r>
            <w:r w:rsidRPr="00BA3FB0">
              <w:rPr>
                <w:rFonts w:ascii="Times New Roman" w:hAnsi="Times New Roman" w:cs="Times New Roman"/>
                <w:b w:val="0"/>
                <w:color w:val="303133"/>
              </w:rPr>
              <w:t>нингра</w:t>
            </w:r>
            <w:r>
              <w:rPr>
                <w:rFonts w:ascii="Times New Roman" w:hAnsi="Times New Roman" w:cs="Times New Roman"/>
                <w:b w:val="0"/>
                <w:color w:val="303133"/>
              </w:rPr>
              <w:t>дс</w:t>
            </w:r>
            <w:r w:rsidRPr="00BA3FB0">
              <w:rPr>
                <w:rFonts w:ascii="Times New Roman" w:hAnsi="Times New Roman" w:cs="Times New Roman"/>
                <w:b w:val="0"/>
                <w:color w:val="303133"/>
              </w:rPr>
              <w:t>кий район»</w:t>
            </w:r>
          </w:p>
          <w:p w:rsidR="008F322A" w:rsidRDefault="008F322A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8F322A" w:rsidRDefault="008F322A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8F322A" w:rsidRDefault="008F322A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8F322A" w:rsidRPr="00802E4E" w:rsidRDefault="008F322A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250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2026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802E4E" w:rsidRDefault="008F322A" w:rsidP="00802E4E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250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2027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Pr="001F07FF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Pr="001F07FF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802E4E" w:rsidRDefault="008F322A" w:rsidP="00802E4E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242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802E4E" w:rsidRDefault="008F322A" w:rsidP="00802E4E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3038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8F322A">
            <w:pPr>
              <w:ind w:left="-57" w:right="-57" w:hanging="1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Всего: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8F322A">
            <w:pPr>
              <w:ind w:left="-57" w:right="-57" w:hanging="18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72,0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8F322A">
            <w:pPr>
              <w:ind w:left="-57" w:right="-57" w:hanging="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72,0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4C1015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4C1015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  <w:shd w:val="clear" w:color="auto" w:fill="auto"/>
          </w:tcPr>
          <w:p w:rsidR="008F322A" w:rsidRDefault="008F322A" w:rsidP="004C1015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802E4E" w:rsidRDefault="008F322A" w:rsidP="00802E4E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250"/>
        </w:trPr>
        <w:tc>
          <w:tcPr>
            <w:tcW w:w="691" w:type="dxa"/>
            <w:vMerge w:val="restart"/>
            <w:shd w:val="clear" w:color="auto" w:fill="auto"/>
          </w:tcPr>
          <w:p w:rsidR="008F322A" w:rsidRDefault="008F322A" w:rsidP="0046320D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1.17.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Монтаж аварийного освещения и системы видеонаблюдения по филиалам</w:t>
            </w:r>
          </w:p>
        </w:tc>
        <w:tc>
          <w:tcPr>
            <w:tcW w:w="714" w:type="dxa"/>
            <w:vMerge w:val="restart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 w:val="restart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Монтаж авари</w:t>
            </w:r>
            <w:r>
              <w:rPr>
                <w:rFonts w:ascii="Times New Roman" w:hAnsi="Times New Roman" w:cs="Times New Roman"/>
                <w:color w:val="000000"/>
              </w:rPr>
              <w:t>й</w:t>
            </w:r>
            <w:r>
              <w:rPr>
                <w:rFonts w:ascii="Times New Roman" w:hAnsi="Times New Roman" w:cs="Times New Roman"/>
                <w:color w:val="000000"/>
              </w:rPr>
              <w:t>ного освещения и системы видеон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>блюдения по ф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>лиалам</w:t>
            </w:r>
          </w:p>
          <w:p w:rsidR="008F322A" w:rsidRDefault="008F322A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t>МБУК «ЛБ»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B4376A">
              <w:rPr>
                <w:rFonts w:ascii="Times New Roman" w:hAnsi="Times New Roman" w:cs="Times New Roman"/>
                <w:color w:val="000000"/>
              </w:rPr>
              <w:t xml:space="preserve"> МБУК «Центр творчест</w:t>
            </w:r>
            <w:r>
              <w:rPr>
                <w:rFonts w:ascii="Times New Roman" w:hAnsi="Times New Roman" w:cs="Times New Roman"/>
                <w:color w:val="000000"/>
              </w:rPr>
              <w:t>ва и искусства»</w:t>
            </w:r>
          </w:p>
          <w:p w:rsidR="008F322A" w:rsidRDefault="008F322A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250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2026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802E4E" w:rsidRDefault="008F322A" w:rsidP="00802E4E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250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2027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802E4E" w:rsidRDefault="008F322A" w:rsidP="00802E4E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317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675818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802E4E" w:rsidRDefault="008F322A" w:rsidP="00802E4E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508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8F322A">
            <w:pPr>
              <w:ind w:left="-57" w:right="-57" w:hanging="1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Всего: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8F322A">
            <w:pPr>
              <w:ind w:left="-57" w:right="-57" w:hanging="18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8F322A">
            <w:pPr>
              <w:ind w:left="-57" w:right="-57" w:hanging="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675818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4C1015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8F322A" w:rsidRDefault="008F322A" w:rsidP="008F322A">
            <w:pPr>
              <w:ind w:left="-57" w:right="-57" w:hanging="36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802E4E" w:rsidRDefault="008F322A" w:rsidP="00802E4E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 w:val="restart"/>
            <w:shd w:val="clear" w:color="auto" w:fill="auto"/>
          </w:tcPr>
          <w:p w:rsidR="008F322A" w:rsidRDefault="008F322A" w:rsidP="0046320D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1.18.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8F322A" w:rsidRPr="003750E5" w:rsidRDefault="008F322A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 w:rsidRPr="003750E5">
              <w:rPr>
                <w:rFonts w:ascii="Times New Roman" w:hAnsi="Times New Roman" w:cs="Times New Roman"/>
              </w:rPr>
              <w:t>Монтаж автоматич</w:t>
            </w:r>
            <w:r w:rsidRPr="003750E5">
              <w:rPr>
                <w:rFonts w:ascii="Times New Roman" w:hAnsi="Times New Roman" w:cs="Times New Roman"/>
              </w:rPr>
              <w:t>е</w:t>
            </w:r>
            <w:r w:rsidRPr="003750E5">
              <w:rPr>
                <w:rFonts w:ascii="Times New Roman" w:hAnsi="Times New Roman" w:cs="Times New Roman"/>
              </w:rPr>
              <w:lastRenderedPageBreak/>
              <w:t>ской пожарной си</w:t>
            </w:r>
            <w:r w:rsidRPr="003750E5">
              <w:rPr>
                <w:rFonts w:ascii="Times New Roman" w:hAnsi="Times New Roman" w:cs="Times New Roman"/>
              </w:rPr>
              <w:t>г</w:t>
            </w:r>
            <w:r w:rsidRPr="003750E5">
              <w:rPr>
                <w:rFonts w:ascii="Times New Roman" w:hAnsi="Times New Roman" w:cs="Times New Roman"/>
              </w:rPr>
              <w:t>нализации, охранной  тревожной сигнал</w:t>
            </w:r>
            <w:r w:rsidRPr="003750E5">
              <w:rPr>
                <w:rFonts w:ascii="Times New Roman" w:hAnsi="Times New Roman" w:cs="Times New Roman"/>
              </w:rPr>
              <w:t>и</w:t>
            </w:r>
            <w:r w:rsidRPr="003750E5">
              <w:rPr>
                <w:rFonts w:ascii="Times New Roman" w:hAnsi="Times New Roman" w:cs="Times New Roman"/>
              </w:rPr>
              <w:t>зации и системы в</w:t>
            </w:r>
            <w:r w:rsidRPr="003750E5">
              <w:rPr>
                <w:rFonts w:ascii="Times New Roman" w:hAnsi="Times New Roman" w:cs="Times New Roman"/>
              </w:rPr>
              <w:t>и</w:t>
            </w:r>
            <w:r w:rsidRPr="003750E5">
              <w:rPr>
                <w:rFonts w:ascii="Times New Roman" w:hAnsi="Times New Roman" w:cs="Times New Roman"/>
              </w:rPr>
              <w:t xml:space="preserve">деонаблюдения в зданиях учреждений культуры </w:t>
            </w:r>
          </w:p>
        </w:tc>
        <w:tc>
          <w:tcPr>
            <w:tcW w:w="714" w:type="dxa"/>
            <w:vMerge w:val="restart"/>
            <w:shd w:val="clear" w:color="auto" w:fill="auto"/>
          </w:tcPr>
          <w:p w:rsidR="008F322A" w:rsidRDefault="008F322A" w:rsidP="00C865A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C865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C865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C865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C865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8F322A" w:rsidRDefault="008F322A" w:rsidP="00C865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 w:val="restart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Монтаж автом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тической пожа</w:t>
            </w:r>
            <w:r>
              <w:rPr>
                <w:rFonts w:ascii="Times New Roman" w:hAnsi="Times New Roman" w:cs="Times New Roman"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>ной сигнализ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>ции, охранной  тревожно сигн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>лизации и сист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>мы видеонабл</w:t>
            </w:r>
            <w:r>
              <w:rPr>
                <w:rFonts w:ascii="Times New Roman" w:hAnsi="Times New Roman" w:cs="Times New Roman"/>
                <w:color w:val="000000"/>
              </w:rPr>
              <w:t>ю</w:t>
            </w:r>
            <w:r>
              <w:rPr>
                <w:rFonts w:ascii="Times New Roman" w:hAnsi="Times New Roman" w:cs="Times New Roman"/>
                <w:color w:val="000000"/>
              </w:rPr>
              <w:t>дения в здании учреждения кул</w:t>
            </w:r>
            <w:r>
              <w:rPr>
                <w:rFonts w:ascii="Times New Roman" w:hAnsi="Times New Roman" w:cs="Times New Roman"/>
                <w:color w:val="000000"/>
              </w:rPr>
              <w:t>ь</w:t>
            </w:r>
            <w:r>
              <w:rPr>
                <w:rFonts w:ascii="Times New Roman" w:hAnsi="Times New Roman" w:cs="Times New Roman"/>
                <w:color w:val="000000"/>
              </w:rPr>
              <w:t>туры МБУК «ЛИКМ»</w:t>
            </w:r>
          </w:p>
          <w:p w:rsidR="008F322A" w:rsidRPr="00C002C4" w:rsidRDefault="008F322A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8097A">
              <w:rPr>
                <w:rFonts w:ascii="Times New Roman" w:hAnsi="Times New Roman" w:cs="Times New Roman"/>
                <w:color w:val="000000"/>
              </w:rPr>
              <w:lastRenderedPageBreak/>
              <w:t>МБУК «Ист</w:t>
            </w:r>
            <w:r w:rsidRPr="0028097A">
              <w:rPr>
                <w:rFonts w:ascii="Times New Roman" w:hAnsi="Times New Roman" w:cs="Times New Roman"/>
                <w:color w:val="000000"/>
              </w:rPr>
              <w:t>о</w:t>
            </w:r>
            <w:r w:rsidRPr="0028097A">
              <w:rPr>
                <w:rFonts w:ascii="Times New Roman" w:hAnsi="Times New Roman" w:cs="Times New Roman"/>
                <w:color w:val="000000"/>
              </w:rPr>
              <w:lastRenderedPageBreak/>
              <w:t>рик</w:t>
            </w:r>
            <w:proofErr w:type="gramStart"/>
            <w:r w:rsidRPr="0028097A">
              <w:rPr>
                <w:rFonts w:ascii="Times New Roman" w:hAnsi="Times New Roman" w:cs="Times New Roman"/>
                <w:color w:val="000000"/>
              </w:rPr>
              <w:t>о-</w:t>
            </w:r>
            <w:proofErr w:type="gramEnd"/>
            <w:r w:rsidRPr="0028097A">
              <w:rPr>
                <w:rFonts w:ascii="Times New Roman" w:hAnsi="Times New Roman" w:cs="Times New Roman"/>
                <w:color w:val="000000"/>
              </w:rPr>
              <w:t xml:space="preserve"> краеве</w:t>
            </w:r>
            <w:r w:rsidRPr="0028097A">
              <w:rPr>
                <w:rFonts w:ascii="Times New Roman" w:hAnsi="Times New Roman" w:cs="Times New Roman"/>
                <w:color w:val="000000"/>
              </w:rPr>
              <w:t>д</w:t>
            </w:r>
            <w:r w:rsidRPr="0028097A">
              <w:rPr>
                <w:rFonts w:ascii="Times New Roman" w:hAnsi="Times New Roman" w:cs="Times New Roman"/>
                <w:color w:val="000000"/>
              </w:rPr>
              <w:t>ческий музей»</w:t>
            </w:r>
            <w:r w:rsidRPr="00B4376A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B4376A">
              <w:rPr>
                <w:rFonts w:ascii="Times New Roman" w:hAnsi="Times New Roman" w:cs="Times New Roman"/>
                <w:color w:val="000000"/>
              </w:rPr>
              <w:t>МБУК «Центр творчест</w:t>
            </w:r>
            <w:r>
              <w:rPr>
                <w:rFonts w:ascii="Times New Roman" w:hAnsi="Times New Roman" w:cs="Times New Roman"/>
                <w:color w:val="000000"/>
              </w:rPr>
              <w:t>ва и искусства»</w:t>
            </w:r>
          </w:p>
          <w:p w:rsidR="008F322A" w:rsidRPr="00C002C4" w:rsidRDefault="008F322A" w:rsidP="00C865A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E46F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Default="008F322A" w:rsidP="00BE46F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8F322A" w:rsidRDefault="008F322A" w:rsidP="00BE46F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2026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C865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C865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DF367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DF367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8F322A" w:rsidRDefault="008F322A" w:rsidP="00DF367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Default="008F322A" w:rsidP="00BE46F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Default="008F322A" w:rsidP="00BE46F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E46F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Default="008F322A" w:rsidP="00BE46F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8F322A" w:rsidRDefault="008F322A" w:rsidP="00BE46F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2027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C865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C865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DF367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DF367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8F322A" w:rsidRDefault="008F322A" w:rsidP="00DF367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Default="008F322A" w:rsidP="00BE46F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Default="008F322A" w:rsidP="00BE46F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317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E46F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Default="008F322A" w:rsidP="00BE46F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8F322A" w:rsidRDefault="008F322A" w:rsidP="00BE46F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C865A0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C865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C865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DF367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DF367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8F322A" w:rsidRDefault="008F322A" w:rsidP="00DF367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Default="008F322A" w:rsidP="00BE46F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Default="008F322A" w:rsidP="00BE46F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1315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E46F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Default="008F322A" w:rsidP="00BE46F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8F322A" w:rsidRDefault="008F322A" w:rsidP="00BE46F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8F322A">
            <w:pPr>
              <w:ind w:left="-57" w:right="-57" w:hanging="1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Всего: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C865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C865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:rsidR="008F322A" w:rsidRDefault="008F322A" w:rsidP="00DF367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DF367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4"/>
            <w:shd w:val="clear" w:color="auto" w:fill="auto"/>
          </w:tcPr>
          <w:p w:rsidR="008F322A" w:rsidRDefault="008F322A" w:rsidP="00DF367B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8F322A" w:rsidRDefault="008F322A" w:rsidP="00BE46F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Default="008F322A" w:rsidP="00BE46FB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 w:val="restart"/>
            <w:shd w:val="clear" w:color="auto" w:fill="auto"/>
          </w:tcPr>
          <w:p w:rsidR="008F322A" w:rsidRPr="00C002C4" w:rsidRDefault="008F322A" w:rsidP="0046320D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1.19.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8F322A" w:rsidRPr="003750E5" w:rsidRDefault="008F322A" w:rsidP="00FD6CB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Разработка проектно-сметной документ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ции по объекту, в том числе: выполнение </w:t>
            </w:r>
            <w:r>
              <w:rPr>
                <w:rFonts w:ascii="Times New Roman" w:hAnsi="Times New Roman" w:cs="Times New Roman"/>
              </w:rPr>
              <w:lastRenderedPageBreak/>
              <w:t>кадастровых работ о изготовлению меж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вого плана,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проектно-изыскательных работ, услуги по сбору 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кументации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пров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дение государстве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ной экспертизы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ектной документ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ции, авторский надзор</w:t>
            </w:r>
          </w:p>
        </w:tc>
        <w:tc>
          <w:tcPr>
            <w:tcW w:w="714" w:type="dxa"/>
            <w:vMerge w:val="restart"/>
            <w:shd w:val="clear" w:color="auto" w:fill="auto"/>
          </w:tcPr>
          <w:p w:rsidR="008F322A" w:rsidRDefault="008F32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141422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 год</w:t>
            </w:r>
          </w:p>
        </w:tc>
        <w:tc>
          <w:tcPr>
            <w:tcW w:w="1543" w:type="dxa"/>
            <w:shd w:val="clear" w:color="auto" w:fill="auto"/>
          </w:tcPr>
          <w:p w:rsidR="008F322A" w:rsidRDefault="008F322A" w:rsidP="00FD6C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610,4</w:t>
            </w:r>
          </w:p>
        </w:tc>
        <w:tc>
          <w:tcPr>
            <w:tcW w:w="1325" w:type="dxa"/>
            <w:gridSpan w:val="3"/>
            <w:shd w:val="clear" w:color="auto" w:fill="auto"/>
          </w:tcPr>
          <w:p w:rsidR="008F322A" w:rsidRDefault="008F322A" w:rsidP="00FD6C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610,4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FD6C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FD6C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56" w:type="dxa"/>
            <w:gridSpan w:val="3"/>
            <w:shd w:val="clear" w:color="auto" w:fill="auto"/>
          </w:tcPr>
          <w:p w:rsidR="008F322A" w:rsidRDefault="008F322A" w:rsidP="00FD6C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01" w:type="dxa"/>
            <w:gridSpan w:val="2"/>
            <w:vMerge w:val="restart"/>
            <w:shd w:val="clear" w:color="auto" w:fill="auto"/>
          </w:tcPr>
          <w:p w:rsidR="008F322A" w:rsidRPr="00C002C4" w:rsidRDefault="008F322A" w:rsidP="008B2C5A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8B2C5A">
              <w:rPr>
                <w:rFonts w:ascii="Times New Roman" w:hAnsi="Times New Roman" w:cs="Times New Roman"/>
                <w:color w:val="000000"/>
              </w:rPr>
              <w:t>Разработка пр</w:t>
            </w:r>
            <w:r w:rsidRPr="008B2C5A">
              <w:rPr>
                <w:rFonts w:ascii="Times New Roman" w:hAnsi="Times New Roman" w:cs="Times New Roman"/>
                <w:color w:val="000000"/>
              </w:rPr>
              <w:t>о</w:t>
            </w:r>
            <w:r w:rsidRPr="008B2C5A">
              <w:rPr>
                <w:rFonts w:ascii="Times New Roman" w:hAnsi="Times New Roman" w:cs="Times New Roman"/>
                <w:color w:val="000000"/>
              </w:rPr>
              <w:t xml:space="preserve">ектно-сметной документации по объекту, в том </w:t>
            </w:r>
            <w:r w:rsidRPr="008B2C5A">
              <w:rPr>
                <w:rFonts w:ascii="Times New Roman" w:hAnsi="Times New Roman" w:cs="Times New Roman"/>
                <w:color w:val="000000"/>
              </w:rPr>
              <w:lastRenderedPageBreak/>
              <w:t>числе: выполн</w:t>
            </w:r>
            <w:r w:rsidRPr="008B2C5A">
              <w:rPr>
                <w:rFonts w:ascii="Times New Roman" w:hAnsi="Times New Roman" w:cs="Times New Roman"/>
                <w:color w:val="000000"/>
              </w:rPr>
              <w:t>е</w:t>
            </w:r>
            <w:r w:rsidRPr="008B2C5A">
              <w:rPr>
                <w:rFonts w:ascii="Times New Roman" w:hAnsi="Times New Roman" w:cs="Times New Roman"/>
                <w:color w:val="000000"/>
              </w:rPr>
              <w:t>ние кадастровых работ о изгото</w:t>
            </w:r>
            <w:r w:rsidRPr="008B2C5A">
              <w:rPr>
                <w:rFonts w:ascii="Times New Roman" w:hAnsi="Times New Roman" w:cs="Times New Roman"/>
                <w:color w:val="000000"/>
              </w:rPr>
              <w:t>в</w:t>
            </w:r>
            <w:r w:rsidRPr="008B2C5A">
              <w:rPr>
                <w:rFonts w:ascii="Times New Roman" w:hAnsi="Times New Roman" w:cs="Times New Roman"/>
                <w:color w:val="000000"/>
              </w:rPr>
              <w:t>лению межевого плана, проведение проектно-изыскательных работ, услуги по сбору документ</w:t>
            </w:r>
            <w:r w:rsidRPr="008B2C5A">
              <w:rPr>
                <w:rFonts w:ascii="Times New Roman" w:hAnsi="Times New Roman" w:cs="Times New Roman"/>
                <w:color w:val="000000"/>
              </w:rPr>
              <w:t>а</w:t>
            </w:r>
            <w:r w:rsidRPr="008B2C5A">
              <w:rPr>
                <w:rFonts w:ascii="Times New Roman" w:hAnsi="Times New Roman" w:cs="Times New Roman"/>
                <w:color w:val="000000"/>
              </w:rPr>
              <w:t>ции</w:t>
            </w:r>
            <w:proofErr w:type="gramStart"/>
            <w:r w:rsidRPr="008B2C5A">
              <w:rPr>
                <w:rFonts w:ascii="Times New Roman" w:hAnsi="Times New Roman" w:cs="Times New Roman"/>
                <w:color w:val="000000"/>
              </w:rPr>
              <w:t xml:space="preserve"> ,</w:t>
            </w:r>
            <w:proofErr w:type="gramEnd"/>
            <w:r w:rsidRPr="008B2C5A">
              <w:rPr>
                <w:rFonts w:ascii="Times New Roman" w:hAnsi="Times New Roman" w:cs="Times New Roman"/>
                <w:color w:val="000000"/>
              </w:rPr>
              <w:t xml:space="preserve"> проведение государственной экспер</w:t>
            </w:r>
            <w:r>
              <w:rPr>
                <w:rFonts w:ascii="Times New Roman" w:hAnsi="Times New Roman" w:cs="Times New Roman"/>
                <w:color w:val="000000"/>
              </w:rPr>
              <w:t>тизы пр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 w:rsidRPr="008B2C5A">
              <w:rPr>
                <w:rFonts w:ascii="Times New Roman" w:hAnsi="Times New Roman" w:cs="Times New Roman"/>
                <w:color w:val="000000"/>
              </w:rPr>
              <w:t>ектной докуме</w:t>
            </w:r>
            <w:r w:rsidRPr="008B2C5A">
              <w:rPr>
                <w:rFonts w:ascii="Times New Roman" w:hAnsi="Times New Roman" w:cs="Times New Roman"/>
                <w:color w:val="000000"/>
              </w:rPr>
              <w:t>н</w:t>
            </w:r>
            <w:r w:rsidRPr="008B2C5A">
              <w:rPr>
                <w:rFonts w:ascii="Times New Roman" w:hAnsi="Times New Roman" w:cs="Times New Roman"/>
                <w:color w:val="000000"/>
              </w:rPr>
              <w:t>тации</w:t>
            </w: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8F322A" w:rsidRPr="00C002C4" w:rsidRDefault="008F322A" w:rsidP="008B2C5A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8B2C5A">
              <w:rPr>
                <w:rFonts w:ascii="Times New Roman" w:hAnsi="Times New Roman" w:cs="Times New Roman"/>
                <w:color w:val="000000"/>
              </w:rPr>
              <w:lastRenderedPageBreak/>
              <w:t xml:space="preserve">Отдел </w:t>
            </w:r>
            <w:proofErr w:type="gramStart"/>
            <w:r w:rsidRPr="008B2C5A">
              <w:rPr>
                <w:rFonts w:ascii="Times New Roman" w:hAnsi="Times New Roman" w:cs="Times New Roman"/>
                <w:color w:val="000000"/>
              </w:rPr>
              <w:t>культу-</w:t>
            </w:r>
            <w:proofErr w:type="spellStart"/>
            <w:r w:rsidRPr="008B2C5A">
              <w:rPr>
                <w:rFonts w:ascii="Times New Roman" w:hAnsi="Times New Roman" w:cs="Times New Roman"/>
                <w:color w:val="000000"/>
              </w:rPr>
              <w:t>ры</w:t>
            </w:r>
            <w:proofErr w:type="spellEnd"/>
            <w:proofErr w:type="gramEnd"/>
            <w:r w:rsidRPr="008B2C5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2C5A">
              <w:rPr>
                <w:rFonts w:ascii="Times New Roman" w:hAnsi="Times New Roman" w:cs="Times New Roman"/>
                <w:color w:val="000000"/>
              </w:rPr>
              <w:t>админ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 w:rsidRPr="008B2C5A">
              <w:rPr>
                <w:rFonts w:ascii="Times New Roman" w:hAnsi="Times New Roman" w:cs="Times New Roman"/>
                <w:color w:val="000000"/>
              </w:rPr>
              <w:t>тр</w:t>
            </w:r>
            <w:r w:rsidRPr="008B2C5A">
              <w:rPr>
                <w:rFonts w:ascii="Times New Roman" w:hAnsi="Times New Roman" w:cs="Times New Roman"/>
                <w:color w:val="000000"/>
              </w:rPr>
              <w:t>а</w:t>
            </w:r>
            <w:r w:rsidRPr="008B2C5A">
              <w:rPr>
                <w:rFonts w:ascii="Times New Roman" w:hAnsi="Times New Roman" w:cs="Times New Roman"/>
                <w:color w:val="000000"/>
              </w:rPr>
              <w:t>ции</w:t>
            </w:r>
            <w:proofErr w:type="spellEnd"/>
            <w:r w:rsidRPr="008B2C5A">
              <w:rPr>
                <w:rFonts w:ascii="Times New Roman" w:hAnsi="Times New Roman" w:cs="Times New Roman"/>
                <w:color w:val="000000"/>
              </w:rPr>
              <w:t xml:space="preserve"> Лени</w:t>
            </w:r>
            <w:r w:rsidRPr="008B2C5A">
              <w:rPr>
                <w:rFonts w:ascii="Times New Roman" w:hAnsi="Times New Roman" w:cs="Times New Roman"/>
                <w:color w:val="000000"/>
              </w:rPr>
              <w:t>н</w:t>
            </w:r>
            <w:r w:rsidRPr="008B2C5A">
              <w:rPr>
                <w:rFonts w:ascii="Times New Roman" w:hAnsi="Times New Roman" w:cs="Times New Roman"/>
                <w:color w:val="000000"/>
              </w:rPr>
              <w:t>градского м</w:t>
            </w:r>
            <w:r w:rsidRPr="008B2C5A">
              <w:rPr>
                <w:rFonts w:ascii="Times New Roman" w:hAnsi="Times New Roman" w:cs="Times New Roman"/>
                <w:color w:val="000000"/>
              </w:rPr>
              <w:t>у</w:t>
            </w:r>
            <w:r w:rsidRPr="008B2C5A">
              <w:rPr>
                <w:rFonts w:ascii="Times New Roman" w:hAnsi="Times New Roman" w:cs="Times New Roman"/>
                <w:color w:val="000000"/>
              </w:rPr>
              <w:lastRenderedPageBreak/>
              <w:t>ниципального округа, МБУК «Центр творч</w:t>
            </w:r>
            <w:r w:rsidRPr="008B2C5A">
              <w:rPr>
                <w:rFonts w:ascii="Times New Roman" w:hAnsi="Times New Roman" w:cs="Times New Roman"/>
                <w:color w:val="000000"/>
              </w:rPr>
              <w:t>е</w:t>
            </w:r>
            <w:r w:rsidRPr="008B2C5A">
              <w:rPr>
                <w:rFonts w:ascii="Times New Roman" w:hAnsi="Times New Roman" w:cs="Times New Roman"/>
                <w:color w:val="000000"/>
              </w:rPr>
              <w:t>ства и иску</w:t>
            </w:r>
            <w:r w:rsidRPr="008B2C5A">
              <w:rPr>
                <w:rFonts w:ascii="Times New Roman" w:hAnsi="Times New Roman" w:cs="Times New Roman"/>
                <w:color w:val="000000"/>
              </w:rPr>
              <w:t>с</w:t>
            </w:r>
            <w:r w:rsidRPr="008B2C5A">
              <w:rPr>
                <w:rFonts w:ascii="Times New Roman" w:hAnsi="Times New Roman" w:cs="Times New Roman"/>
                <w:color w:val="000000"/>
              </w:rPr>
              <w:t>ства»</w:t>
            </w:r>
          </w:p>
        </w:tc>
      </w:tr>
      <w:tr w:rsidR="008F322A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8F322A" w:rsidRDefault="008F32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141422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2026 год</w:t>
            </w:r>
          </w:p>
        </w:tc>
        <w:tc>
          <w:tcPr>
            <w:tcW w:w="1543" w:type="dxa"/>
            <w:shd w:val="clear" w:color="auto" w:fill="auto"/>
          </w:tcPr>
          <w:p w:rsidR="008F322A" w:rsidRDefault="008F322A" w:rsidP="00FD6C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25" w:type="dxa"/>
            <w:gridSpan w:val="3"/>
            <w:shd w:val="clear" w:color="auto" w:fill="auto"/>
          </w:tcPr>
          <w:p w:rsidR="008F322A" w:rsidRDefault="008F322A" w:rsidP="00FD6C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FD6C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FD6C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56" w:type="dxa"/>
            <w:gridSpan w:val="3"/>
            <w:shd w:val="clear" w:color="auto" w:fill="auto"/>
          </w:tcPr>
          <w:p w:rsidR="008F322A" w:rsidRDefault="008F322A" w:rsidP="00FD6C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001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8F322A" w:rsidRDefault="008F32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141422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2027 год</w:t>
            </w:r>
          </w:p>
        </w:tc>
        <w:tc>
          <w:tcPr>
            <w:tcW w:w="1543" w:type="dxa"/>
            <w:shd w:val="clear" w:color="auto" w:fill="auto"/>
          </w:tcPr>
          <w:p w:rsidR="008F322A" w:rsidRDefault="008F322A" w:rsidP="00FD6C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25" w:type="dxa"/>
            <w:gridSpan w:val="3"/>
            <w:shd w:val="clear" w:color="auto" w:fill="auto"/>
          </w:tcPr>
          <w:p w:rsidR="008F322A" w:rsidRDefault="008F322A" w:rsidP="00FD6C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FD6C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FD6C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56" w:type="dxa"/>
            <w:gridSpan w:val="3"/>
            <w:shd w:val="clear" w:color="auto" w:fill="auto"/>
          </w:tcPr>
          <w:p w:rsidR="008F322A" w:rsidRDefault="008F322A" w:rsidP="00FD6C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001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258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8F322A" w:rsidRDefault="008F32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305729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  <w:tc>
          <w:tcPr>
            <w:tcW w:w="1543" w:type="dxa"/>
            <w:shd w:val="clear" w:color="auto" w:fill="auto"/>
          </w:tcPr>
          <w:p w:rsidR="008F322A" w:rsidRDefault="008F322A" w:rsidP="00FD6C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25" w:type="dxa"/>
            <w:gridSpan w:val="3"/>
            <w:shd w:val="clear" w:color="auto" w:fill="auto"/>
          </w:tcPr>
          <w:p w:rsidR="008F322A" w:rsidRDefault="008F322A" w:rsidP="00FD6C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:rsidR="008F322A" w:rsidRDefault="008F322A" w:rsidP="00FD6C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FD6C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56" w:type="dxa"/>
            <w:gridSpan w:val="3"/>
            <w:shd w:val="clear" w:color="auto" w:fill="auto"/>
          </w:tcPr>
          <w:p w:rsidR="008F322A" w:rsidRDefault="008F322A" w:rsidP="00FD6C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001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3846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8F322A" w:rsidRDefault="008F322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8F322A">
            <w:pPr>
              <w:ind w:left="-57" w:right="-57" w:firstLine="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Всего:</w:t>
            </w:r>
          </w:p>
        </w:tc>
        <w:tc>
          <w:tcPr>
            <w:tcW w:w="1543" w:type="dxa"/>
            <w:shd w:val="clear" w:color="auto" w:fill="auto"/>
          </w:tcPr>
          <w:p w:rsidR="008F322A" w:rsidRDefault="008F322A" w:rsidP="008F32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610,4</w:t>
            </w:r>
          </w:p>
        </w:tc>
        <w:tc>
          <w:tcPr>
            <w:tcW w:w="1325" w:type="dxa"/>
            <w:gridSpan w:val="3"/>
            <w:shd w:val="clear" w:color="auto" w:fill="auto"/>
          </w:tcPr>
          <w:p w:rsidR="008F322A" w:rsidRDefault="008F322A" w:rsidP="008F32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610,4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FD6C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8F322A" w:rsidRDefault="008F322A" w:rsidP="00FD6C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56" w:type="dxa"/>
            <w:gridSpan w:val="3"/>
            <w:shd w:val="clear" w:color="auto" w:fill="auto"/>
          </w:tcPr>
          <w:p w:rsidR="008F322A" w:rsidRDefault="008F322A" w:rsidP="00FD6C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01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trHeight w:val="113"/>
        </w:trPr>
        <w:tc>
          <w:tcPr>
            <w:tcW w:w="691" w:type="dxa"/>
            <w:vMerge w:val="restart"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 w:val="restart"/>
            <w:shd w:val="clear" w:color="auto" w:fill="auto"/>
          </w:tcPr>
          <w:p w:rsidR="008F322A" w:rsidRPr="00FC5D44" w:rsidRDefault="008F322A" w:rsidP="00FC5D44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Услуги по </w:t>
            </w:r>
            <w:r w:rsidRPr="00FC5D44">
              <w:rPr>
                <w:rFonts w:ascii="Times New Roman" w:eastAsia="Calibri" w:hAnsi="Times New Roman" w:cs="Times New Roman"/>
                <w:lang w:eastAsia="en-US"/>
              </w:rPr>
              <w:t>создани</w:t>
            </w:r>
            <w:r>
              <w:rPr>
                <w:rFonts w:ascii="Times New Roman" w:eastAsia="Calibri" w:hAnsi="Times New Roman" w:cs="Times New Roman"/>
                <w:lang w:eastAsia="en-US"/>
              </w:rPr>
              <w:t>ю</w:t>
            </w:r>
            <w:r w:rsidRPr="00FC5D44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gramStart"/>
            <w:r w:rsidRPr="00FC5D44">
              <w:rPr>
                <w:rFonts w:ascii="Times New Roman" w:eastAsia="Calibri" w:hAnsi="Times New Roman" w:cs="Times New Roman"/>
                <w:lang w:eastAsia="en-US"/>
              </w:rPr>
              <w:t>дизайн-проекта</w:t>
            </w:r>
            <w:proofErr w:type="gramEnd"/>
            <w:r w:rsidRPr="00FC5D44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eastAsia="en-US"/>
              </w:rPr>
              <w:t>б</w:t>
            </w:r>
            <w:r>
              <w:rPr>
                <w:rFonts w:ascii="Times New Roman" w:eastAsia="Calibri" w:hAnsi="Times New Roman" w:cs="Times New Roman"/>
                <w:lang w:eastAsia="en-US"/>
              </w:rPr>
              <w:t>у</w:t>
            </w:r>
            <w:r>
              <w:rPr>
                <w:rFonts w:ascii="Times New Roman" w:eastAsia="Calibri" w:hAnsi="Times New Roman" w:cs="Times New Roman"/>
                <w:lang w:eastAsia="en-US"/>
              </w:rPr>
              <w:t>дущей модернизир</w:t>
            </w:r>
            <w:r>
              <w:rPr>
                <w:rFonts w:ascii="Times New Roman" w:eastAsia="Calibri" w:hAnsi="Times New Roman" w:cs="Times New Roman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lang w:eastAsia="en-US"/>
              </w:rPr>
              <w:t>ванной библиотеки</w:t>
            </w:r>
          </w:p>
        </w:tc>
        <w:tc>
          <w:tcPr>
            <w:tcW w:w="730" w:type="dxa"/>
            <w:gridSpan w:val="2"/>
            <w:vMerge w:val="restart"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3" w:type="dxa"/>
            <w:shd w:val="clear" w:color="auto" w:fill="auto"/>
          </w:tcPr>
          <w:p w:rsidR="008F322A" w:rsidRPr="003750E5" w:rsidRDefault="008F322A" w:rsidP="0068006D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3750E5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570" w:type="dxa"/>
            <w:gridSpan w:val="3"/>
            <w:shd w:val="clear" w:color="auto" w:fill="auto"/>
          </w:tcPr>
          <w:p w:rsidR="008F322A" w:rsidRDefault="008F322A" w:rsidP="00FC5D44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350,00</w:t>
            </w:r>
          </w:p>
        </w:tc>
        <w:tc>
          <w:tcPr>
            <w:tcW w:w="1298" w:type="dxa"/>
            <w:shd w:val="clear" w:color="auto" w:fill="auto"/>
          </w:tcPr>
          <w:p w:rsidR="008F322A" w:rsidRDefault="008F322A" w:rsidP="00FC5D44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350,0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0" w:type="dxa"/>
            <w:gridSpan w:val="4"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13" w:type="dxa"/>
            <w:gridSpan w:val="3"/>
            <w:vMerge w:val="restart"/>
            <w:shd w:val="clear" w:color="auto" w:fill="auto"/>
          </w:tcPr>
          <w:p w:rsidR="008F322A" w:rsidRPr="00EC5F2E" w:rsidRDefault="008F322A" w:rsidP="0068006D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t>Организация и обеспечение де</w:t>
            </w:r>
            <w:r w:rsidRPr="00EC5F2E">
              <w:rPr>
                <w:rFonts w:ascii="Times New Roman" w:hAnsi="Times New Roman" w:cs="Times New Roman"/>
                <w:color w:val="000000"/>
              </w:rPr>
              <w:t>я</w:t>
            </w:r>
            <w:r w:rsidRPr="00EC5F2E">
              <w:rPr>
                <w:rFonts w:ascii="Times New Roman" w:hAnsi="Times New Roman" w:cs="Times New Roman"/>
                <w:color w:val="000000"/>
              </w:rPr>
              <w:t>тельности учр</w:t>
            </w:r>
            <w:r w:rsidRPr="00EC5F2E">
              <w:rPr>
                <w:rFonts w:ascii="Times New Roman" w:hAnsi="Times New Roman" w:cs="Times New Roman"/>
                <w:color w:val="000000"/>
              </w:rPr>
              <w:t>е</w:t>
            </w:r>
            <w:r w:rsidRPr="00EC5F2E">
              <w:rPr>
                <w:rFonts w:ascii="Times New Roman" w:hAnsi="Times New Roman" w:cs="Times New Roman"/>
                <w:color w:val="000000"/>
              </w:rPr>
              <w:t>ждений культуры</w:t>
            </w: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8F322A" w:rsidRPr="00EC5F2E" w:rsidRDefault="008F322A" w:rsidP="0068006D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t>Отдел культ</w:t>
            </w:r>
            <w:r w:rsidRPr="00EC5F2E">
              <w:rPr>
                <w:rFonts w:ascii="Times New Roman" w:hAnsi="Times New Roman" w:cs="Times New Roman"/>
                <w:color w:val="000000"/>
              </w:rPr>
              <w:t>у</w:t>
            </w:r>
            <w:r w:rsidRPr="00EC5F2E">
              <w:rPr>
                <w:rFonts w:ascii="Times New Roman" w:hAnsi="Times New Roman" w:cs="Times New Roman"/>
                <w:color w:val="000000"/>
              </w:rPr>
              <w:t>ры админ</w:t>
            </w:r>
            <w:r w:rsidRPr="00EC5F2E">
              <w:rPr>
                <w:rFonts w:ascii="Times New Roman" w:hAnsi="Times New Roman" w:cs="Times New Roman"/>
                <w:color w:val="000000"/>
              </w:rPr>
              <w:t>и</w:t>
            </w:r>
            <w:r w:rsidRPr="00EC5F2E">
              <w:rPr>
                <w:rFonts w:ascii="Times New Roman" w:hAnsi="Times New Roman" w:cs="Times New Roman"/>
                <w:color w:val="000000"/>
              </w:rPr>
              <w:t>страции Лени</w:t>
            </w:r>
            <w:r w:rsidRPr="00EC5F2E">
              <w:rPr>
                <w:rFonts w:ascii="Times New Roman" w:hAnsi="Times New Roman" w:cs="Times New Roman"/>
                <w:color w:val="000000"/>
              </w:rPr>
              <w:t>н</w:t>
            </w:r>
            <w:r w:rsidRPr="00EC5F2E">
              <w:rPr>
                <w:rFonts w:ascii="Times New Roman" w:hAnsi="Times New Roman" w:cs="Times New Roman"/>
                <w:color w:val="000000"/>
              </w:rPr>
              <w:t>градск</w:t>
            </w:r>
            <w:r>
              <w:rPr>
                <w:rFonts w:ascii="Times New Roman" w:hAnsi="Times New Roman" w:cs="Times New Roman"/>
                <w:color w:val="000000"/>
              </w:rPr>
              <w:t>ого м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>ниципального округа</w:t>
            </w:r>
            <w:r w:rsidRPr="00EC5F2E">
              <w:rPr>
                <w:rFonts w:ascii="Times New Roman" w:hAnsi="Times New Roman" w:cs="Times New Roman"/>
                <w:color w:val="000000"/>
              </w:rPr>
              <w:t xml:space="preserve">, </w:t>
            </w:r>
          </w:p>
          <w:p w:rsidR="008F322A" w:rsidRPr="00C002C4" w:rsidRDefault="008F322A" w:rsidP="0068006D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t>МБУК «ЛБ»</w:t>
            </w:r>
          </w:p>
        </w:tc>
      </w:tr>
      <w:tr w:rsidR="008F322A" w:rsidRPr="00C002C4" w:rsidTr="004217AC">
        <w:trPr>
          <w:trHeight w:val="113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0" w:type="dxa"/>
            <w:gridSpan w:val="2"/>
            <w:vMerge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3" w:type="dxa"/>
            <w:shd w:val="clear" w:color="auto" w:fill="auto"/>
          </w:tcPr>
          <w:p w:rsidR="008F322A" w:rsidRPr="003750E5" w:rsidRDefault="008F322A" w:rsidP="0068006D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3750E5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570" w:type="dxa"/>
            <w:gridSpan w:val="3"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8" w:type="dxa"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0" w:type="dxa"/>
            <w:gridSpan w:val="2"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0" w:type="dxa"/>
            <w:gridSpan w:val="4"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13" w:type="dxa"/>
            <w:gridSpan w:val="3"/>
            <w:vMerge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trHeight w:val="113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0" w:type="dxa"/>
            <w:gridSpan w:val="2"/>
            <w:vMerge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3" w:type="dxa"/>
            <w:shd w:val="clear" w:color="auto" w:fill="auto"/>
          </w:tcPr>
          <w:p w:rsidR="008F322A" w:rsidRPr="003750E5" w:rsidRDefault="008F322A" w:rsidP="0068006D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3750E5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570" w:type="dxa"/>
            <w:gridSpan w:val="3"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8" w:type="dxa"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0" w:type="dxa"/>
            <w:gridSpan w:val="2"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0" w:type="dxa"/>
            <w:gridSpan w:val="4"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13" w:type="dxa"/>
            <w:gridSpan w:val="3"/>
            <w:vMerge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trHeight w:val="317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0" w:type="dxa"/>
            <w:gridSpan w:val="2"/>
            <w:vMerge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3" w:type="dxa"/>
            <w:shd w:val="clear" w:color="auto" w:fill="auto"/>
          </w:tcPr>
          <w:p w:rsidR="008F322A" w:rsidRDefault="008F322A" w:rsidP="00FC5D44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  <w:tc>
          <w:tcPr>
            <w:tcW w:w="1570" w:type="dxa"/>
            <w:gridSpan w:val="3"/>
            <w:shd w:val="clear" w:color="auto" w:fill="auto"/>
          </w:tcPr>
          <w:p w:rsidR="008F322A" w:rsidRDefault="008F322A" w:rsidP="00FC5D44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:rsidR="008F322A" w:rsidRDefault="008F322A" w:rsidP="00FC5D44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230" w:type="dxa"/>
            <w:gridSpan w:val="4"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13" w:type="dxa"/>
            <w:gridSpan w:val="3"/>
            <w:vMerge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trHeight w:val="774"/>
        </w:trPr>
        <w:tc>
          <w:tcPr>
            <w:tcW w:w="691" w:type="dxa"/>
            <w:vMerge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0" w:type="dxa"/>
            <w:gridSpan w:val="2"/>
            <w:vMerge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3" w:type="dxa"/>
            <w:shd w:val="clear" w:color="auto" w:fill="auto"/>
          </w:tcPr>
          <w:p w:rsidR="008F322A" w:rsidRDefault="008F322A" w:rsidP="008F322A">
            <w:pPr>
              <w:ind w:left="-57" w:right="-57" w:hanging="3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Всего:</w:t>
            </w:r>
          </w:p>
        </w:tc>
        <w:tc>
          <w:tcPr>
            <w:tcW w:w="1570" w:type="dxa"/>
            <w:gridSpan w:val="3"/>
            <w:shd w:val="clear" w:color="auto" w:fill="auto"/>
          </w:tcPr>
          <w:p w:rsidR="008F322A" w:rsidRDefault="008F322A" w:rsidP="008F322A">
            <w:pPr>
              <w:ind w:left="-57" w:right="-57" w:hanging="18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350,0</w:t>
            </w:r>
          </w:p>
        </w:tc>
        <w:tc>
          <w:tcPr>
            <w:tcW w:w="1298" w:type="dxa"/>
            <w:shd w:val="clear" w:color="auto" w:fill="auto"/>
          </w:tcPr>
          <w:p w:rsidR="008F322A" w:rsidRDefault="008F322A" w:rsidP="008F322A">
            <w:pPr>
              <w:ind w:left="-57" w:right="-57" w:hanging="28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350,0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0" w:type="dxa"/>
            <w:gridSpan w:val="4"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13" w:type="dxa"/>
            <w:gridSpan w:val="3"/>
            <w:vMerge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Default="008F322A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6E1B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shd w:val="clear" w:color="auto" w:fill="auto"/>
          </w:tcPr>
          <w:p w:rsidR="00C66E1B" w:rsidRPr="00C002C4" w:rsidRDefault="00C66E1B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0475" w:type="dxa"/>
            <w:gridSpan w:val="13"/>
            <w:shd w:val="clear" w:color="auto" w:fill="auto"/>
          </w:tcPr>
          <w:p w:rsidR="00C66E1B" w:rsidRPr="002E3428" w:rsidRDefault="00C66E1B" w:rsidP="002E3428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E3428">
              <w:rPr>
                <w:rFonts w:ascii="Times New Roman" w:hAnsi="Times New Roman" w:cs="Times New Roman"/>
                <w:color w:val="000000"/>
              </w:rPr>
              <w:t>Сохранение и развитие кадрового потенциала учреждений культуры</w:t>
            </w:r>
          </w:p>
          <w:p w:rsidR="00C66E1B" w:rsidRPr="00C002C4" w:rsidRDefault="00C66E1B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3" w:type="dxa"/>
            <w:gridSpan w:val="5"/>
            <w:shd w:val="clear" w:color="auto" w:fill="auto"/>
          </w:tcPr>
          <w:p w:rsidR="00C66E1B" w:rsidRDefault="00C66E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C66E1B" w:rsidRPr="00C002C4" w:rsidRDefault="00C66E1B" w:rsidP="00C66E1B">
            <w:pPr>
              <w:ind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 w:val="restart"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8F322A" w:rsidRPr="00C002C4" w:rsidRDefault="008F322A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  <w:i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</w:t>
            </w:r>
            <w:r w:rsidRPr="00C002C4">
              <w:rPr>
                <w:rFonts w:ascii="Times New Roman" w:hAnsi="Times New Roman" w:cs="Times New Roman"/>
                <w:color w:val="000000"/>
              </w:rPr>
              <w:t>ж</w:t>
            </w:r>
            <w:r w:rsidRPr="00C002C4">
              <w:rPr>
                <w:rFonts w:ascii="Times New Roman" w:hAnsi="Times New Roman" w:cs="Times New Roman"/>
                <w:color w:val="000000"/>
              </w:rPr>
              <w:t>ки в виде компенс</w:t>
            </w:r>
            <w:r w:rsidRPr="00C002C4">
              <w:rPr>
                <w:rFonts w:ascii="Times New Roman" w:hAnsi="Times New Roman" w:cs="Times New Roman"/>
                <w:color w:val="000000"/>
              </w:rPr>
              <w:t>а</w:t>
            </w:r>
            <w:r w:rsidRPr="00C002C4">
              <w:rPr>
                <w:rFonts w:ascii="Times New Roman" w:hAnsi="Times New Roman" w:cs="Times New Roman"/>
                <w:color w:val="000000"/>
              </w:rPr>
              <w:lastRenderedPageBreak/>
              <w:t>ции расходов на оплату жилых пом</w:t>
            </w:r>
            <w:r w:rsidRPr="00C002C4">
              <w:rPr>
                <w:rFonts w:ascii="Times New Roman" w:hAnsi="Times New Roman" w:cs="Times New Roman"/>
                <w:color w:val="000000"/>
              </w:rPr>
              <w:t>е</w:t>
            </w:r>
            <w:r w:rsidRPr="00C002C4">
              <w:rPr>
                <w:rFonts w:ascii="Times New Roman" w:hAnsi="Times New Roman" w:cs="Times New Roman"/>
                <w:color w:val="000000"/>
              </w:rPr>
              <w:t>щений, отопления и освещения работн</w:t>
            </w:r>
            <w:r w:rsidRPr="00C002C4">
              <w:rPr>
                <w:rFonts w:ascii="Times New Roman" w:hAnsi="Times New Roman" w:cs="Times New Roman"/>
                <w:color w:val="000000"/>
              </w:rPr>
              <w:t>и</w:t>
            </w:r>
            <w:r w:rsidRPr="00C002C4">
              <w:rPr>
                <w:rFonts w:ascii="Times New Roman" w:hAnsi="Times New Roman" w:cs="Times New Roman"/>
                <w:color w:val="000000"/>
              </w:rPr>
              <w:t>кам учреждений культуры, распол</w:t>
            </w:r>
            <w:r w:rsidRPr="00C002C4">
              <w:rPr>
                <w:rFonts w:ascii="Times New Roman" w:hAnsi="Times New Roman" w:cs="Times New Roman"/>
                <w:color w:val="000000"/>
              </w:rPr>
              <w:t>о</w:t>
            </w:r>
            <w:r w:rsidRPr="00C002C4">
              <w:rPr>
                <w:rFonts w:ascii="Times New Roman" w:hAnsi="Times New Roman" w:cs="Times New Roman"/>
                <w:color w:val="000000"/>
              </w:rPr>
              <w:t>женных на террит</w:t>
            </w:r>
            <w:r w:rsidRPr="00C002C4">
              <w:rPr>
                <w:rFonts w:ascii="Times New Roman" w:hAnsi="Times New Roman" w:cs="Times New Roman"/>
                <w:color w:val="000000"/>
              </w:rPr>
              <w:t>о</w:t>
            </w:r>
            <w:r w:rsidRPr="00C002C4">
              <w:rPr>
                <w:rFonts w:ascii="Times New Roman" w:hAnsi="Times New Roman" w:cs="Times New Roman"/>
                <w:color w:val="000000"/>
              </w:rPr>
              <w:t>рии Краснодарского края, проживающим в сельской местности, рабочих поселках (поселках городского типа)</w:t>
            </w:r>
          </w:p>
        </w:tc>
        <w:tc>
          <w:tcPr>
            <w:tcW w:w="714" w:type="dxa"/>
            <w:vMerge w:val="restart"/>
          </w:tcPr>
          <w:p w:rsidR="008F322A" w:rsidRPr="00C002C4" w:rsidRDefault="008F322A" w:rsidP="005336A4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F322A" w:rsidRPr="00C002C4" w:rsidRDefault="008F322A" w:rsidP="005336A4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F322A" w:rsidRPr="00C002C4" w:rsidRDefault="008F322A" w:rsidP="005336A4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Pr="003750E5" w:rsidRDefault="008F322A" w:rsidP="00D5374F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3750E5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Pr="003750E5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1139,3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Pr="003750E5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404,7</w:t>
            </w:r>
          </w:p>
        </w:tc>
        <w:tc>
          <w:tcPr>
            <w:tcW w:w="992" w:type="dxa"/>
            <w:shd w:val="clear" w:color="auto" w:fill="auto"/>
          </w:tcPr>
          <w:p w:rsidR="008F322A" w:rsidRPr="003750E5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734,6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Pr="003750E5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3750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4"/>
          </w:tcPr>
          <w:p w:rsidR="008F322A" w:rsidRPr="003750E5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3750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 w:val="restart"/>
            <w:shd w:val="clear" w:color="auto" w:fill="auto"/>
          </w:tcPr>
          <w:p w:rsidR="008F322A" w:rsidRPr="00C002C4" w:rsidRDefault="008F322A" w:rsidP="006F7750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Компенсация расходов на опл</w:t>
            </w:r>
            <w:r w:rsidRPr="00C002C4">
              <w:rPr>
                <w:rFonts w:ascii="Times New Roman" w:hAnsi="Times New Roman" w:cs="Times New Roman"/>
                <w:color w:val="000000"/>
              </w:rPr>
              <w:t>а</w:t>
            </w:r>
            <w:r w:rsidRPr="00C002C4">
              <w:rPr>
                <w:rFonts w:ascii="Times New Roman" w:hAnsi="Times New Roman" w:cs="Times New Roman"/>
                <w:color w:val="000000"/>
              </w:rPr>
              <w:t>ту жилых пом</w:t>
            </w:r>
            <w:r w:rsidRPr="00C002C4">
              <w:rPr>
                <w:rFonts w:ascii="Times New Roman" w:hAnsi="Times New Roman" w:cs="Times New Roman"/>
                <w:color w:val="000000"/>
              </w:rPr>
              <w:t>е</w:t>
            </w:r>
            <w:r w:rsidRPr="00C002C4">
              <w:rPr>
                <w:rFonts w:ascii="Times New Roman" w:hAnsi="Times New Roman" w:cs="Times New Roman"/>
                <w:color w:val="000000"/>
              </w:rPr>
              <w:lastRenderedPageBreak/>
              <w:t>щений, отопления и освещения р</w:t>
            </w:r>
            <w:r w:rsidRPr="00C002C4">
              <w:rPr>
                <w:rFonts w:ascii="Times New Roman" w:hAnsi="Times New Roman" w:cs="Times New Roman"/>
                <w:color w:val="000000"/>
              </w:rPr>
              <w:t>а</w:t>
            </w:r>
            <w:r w:rsidRPr="00C002C4">
              <w:rPr>
                <w:rFonts w:ascii="Times New Roman" w:hAnsi="Times New Roman" w:cs="Times New Roman"/>
                <w:color w:val="000000"/>
              </w:rPr>
              <w:t>ботникам учр</w:t>
            </w:r>
            <w:r w:rsidRPr="00C002C4">
              <w:rPr>
                <w:rFonts w:ascii="Times New Roman" w:hAnsi="Times New Roman" w:cs="Times New Roman"/>
                <w:color w:val="000000"/>
              </w:rPr>
              <w:t>е</w:t>
            </w:r>
            <w:r w:rsidRPr="00C002C4">
              <w:rPr>
                <w:rFonts w:ascii="Times New Roman" w:hAnsi="Times New Roman" w:cs="Times New Roman"/>
                <w:color w:val="000000"/>
              </w:rPr>
              <w:t>ждений культуры ежегодно</w:t>
            </w: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lastRenderedPageBreak/>
              <w:t>Отдел культ</w:t>
            </w:r>
            <w:r w:rsidRPr="00EC5F2E">
              <w:rPr>
                <w:rFonts w:ascii="Times New Roman" w:hAnsi="Times New Roman" w:cs="Times New Roman"/>
                <w:color w:val="000000"/>
              </w:rPr>
              <w:t>у</w:t>
            </w:r>
            <w:r w:rsidRPr="00EC5F2E">
              <w:rPr>
                <w:rFonts w:ascii="Times New Roman" w:hAnsi="Times New Roman" w:cs="Times New Roman"/>
                <w:color w:val="000000"/>
              </w:rPr>
              <w:t>ры админ</w:t>
            </w:r>
            <w:r w:rsidRPr="00EC5F2E">
              <w:rPr>
                <w:rFonts w:ascii="Times New Roman" w:hAnsi="Times New Roman" w:cs="Times New Roman"/>
                <w:color w:val="000000"/>
              </w:rPr>
              <w:t>и</w:t>
            </w:r>
            <w:r w:rsidRPr="00EC5F2E">
              <w:rPr>
                <w:rFonts w:ascii="Times New Roman" w:hAnsi="Times New Roman" w:cs="Times New Roman"/>
                <w:color w:val="000000"/>
              </w:rPr>
              <w:t>страции Лени</w:t>
            </w:r>
            <w:r w:rsidRPr="00EC5F2E">
              <w:rPr>
                <w:rFonts w:ascii="Times New Roman" w:hAnsi="Times New Roman" w:cs="Times New Roman"/>
                <w:color w:val="000000"/>
              </w:rPr>
              <w:t>н</w:t>
            </w:r>
            <w:r w:rsidRPr="00EC5F2E">
              <w:rPr>
                <w:rFonts w:ascii="Times New Roman" w:hAnsi="Times New Roman" w:cs="Times New Roman"/>
                <w:color w:val="000000"/>
              </w:rPr>
              <w:lastRenderedPageBreak/>
              <w:t>градск</w:t>
            </w:r>
            <w:r>
              <w:rPr>
                <w:rFonts w:ascii="Times New Roman" w:hAnsi="Times New Roman" w:cs="Times New Roman"/>
                <w:color w:val="000000"/>
              </w:rPr>
              <w:t>ого м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>ниципального округа</w:t>
            </w:r>
            <w:r w:rsidRPr="00C002C4">
              <w:rPr>
                <w:rFonts w:ascii="Times New Roman" w:hAnsi="Times New Roman" w:cs="Times New Roman"/>
                <w:color w:val="000000"/>
              </w:rPr>
              <w:t>, МКУ «</w:t>
            </w:r>
            <w:r>
              <w:rPr>
                <w:rFonts w:ascii="Times New Roman" w:hAnsi="Times New Roman" w:cs="Times New Roman"/>
                <w:color w:val="000000"/>
              </w:rPr>
              <w:t>МЦРК</w:t>
            </w:r>
            <w:r w:rsidRPr="00C002C4"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C002C4">
              <w:rPr>
                <w:rFonts w:ascii="Times New Roman" w:hAnsi="Times New Roman" w:cs="Times New Roman"/>
                <w:color w:val="000000"/>
              </w:rPr>
              <w:t xml:space="preserve"> МБУ ДОД ДМШ ст. Ленинградской, МБУ ДО ДШИ ст. Крыло</w:t>
            </w:r>
            <w:r w:rsidRPr="00C002C4">
              <w:rPr>
                <w:rFonts w:ascii="Times New Roman" w:hAnsi="Times New Roman" w:cs="Times New Roman"/>
                <w:color w:val="000000"/>
              </w:rPr>
              <w:t>в</w:t>
            </w:r>
            <w:r w:rsidRPr="00C002C4">
              <w:rPr>
                <w:rFonts w:ascii="Times New Roman" w:hAnsi="Times New Roman" w:cs="Times New Roman"/>
                <w:color w:val="000000"/>
              </w:rPr>
              <w:t>ской, МБУ ДОД ДХШ ст. Ленинградской, МБУК «Ист</w:t>
            </w:r>
            <w:r w:rsidRPr="00C002C4">
              <w:rPr>
                <w:rFonts w:ascii="Times New Roman" w:hAnsi="Times New Roman" w:cs="Times New Roman"/>
                <w:color w:val="000000"/>
              </w:rPr>
              <w:t>о</w:t>
            </w:r>
            <w:r w:rsidRPr="00C002C4">
              <w:rPr>
                <w:rFonts w:ascii="Times New Roman" w:hAnsi="Times New Roman" w:cs="Times New Roman"/>
                <w:color w:val="000000"/>
              </w:rPr>
              <w:t>рико-краеведческий музей», МБУК «ЛБ»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>
              <w:t xml:space="preserve"> </w:t>
            </w:r>
            <w:r w:rsidRPr="00B4376A">
              <w:rPr>
                <w:rFonts w:ascii="Times New Roman" w:hAnsi="Times New Roman" w:cs="Times New Roman"/>
                <w:color w:val="000000"/>
              </w:rPr>
              <w:t xml:space="preserve">МБУК «Центр </w:t>
            </w:r>
            <w:proofErr w:type="spellStart"/>
            <w:proofErr w:type="gramStart"/>
            <w:r w:rsidRPr="00B4376A">
              <w:rPr>
                <w:rFonts w:ascii="Times New Roman" w:hAnsi="Times New Roman" w:cs="Times New Roman"/>
                <w:color w:val="000000"/>
              </w:rPr>
              <w:t>творче-ства</w:t>
            </w:r>
            <w:proofErr w:type="spellEnd"/>
            <w:proofErr w:type="gramEnd"/>
            <w:r w:rsidRPr="00B4376A">
              <w:rPr>
                <w:rFonts w:ascii="Times New Roman" w:hAnsi="Times New Roman" w:cs="Times New Roman"/>
                <w:color w:val="000000"/>
              </w:rPr>
              <w:t xml:space="preserve"> и искус-</w:t>
            </w:r>
            <w:proofErr w:type="spellStart"/>
            <w:r w:rsidRPr="00B4376A">
              <w:rPr>
                <w:rFonts w:ascii="Times New Roman" w:hAnsi="Times New Roman" w:cs="Times New Roman"/>
                <w:color w:val="000000"/>
              </w:rPr>
              <w:t>ства</w:t>
            </w:r>
            <w:proofErr w:type="spellEnd"/>
            <w:r w:rsidRPr="00B4376A">
              <w:rPr>
                <w:rFonts w:ascii="Times New Roman" w:hAnsi="Times New Roman" w:cs="Times New Roman"/>
                <w:color w:val="000000"/>
              </w:rPr>
              <w:t xml:space="preserve">», МКУ «Центр </w:t>
            </w:r>
            <w:proofErr w:type="spellStart"/>
            <w:r w:rsidRPr="00B4376A">
              <w:rPr>
                <w:rFonts w:ascii="Times New Roman" w:hAnsi="Times New Roman" w:cs="Times New Roman"/>
                <w:color w:val="000000"/>
              </w:rPr>
              <w:t>обес</w:t>
            </w:r>
            <w:proofErr w:type="spellEnd"/>
            <w:r w:rsidRPr="00B4376A">
              <w:rPr>
                <w:rFonts w:ascii="Times New Roman" w:hAnsi="Times New Roman" w:cs="Times New Roman"/>
                <w:color w:val="000000"/>
              </w:rPr>
              <w:t xml:space="preserve">-печения </w:t>
            </w:r>
            <w:proofErr w:type="spellStart"/>
            <w:r w:rsidRPr="00B4376A">
              <w:rPr>
                <w:rFonts w:ascii="Times New Roman" w:hAnsi="Times New Roman" w:cs="Times New Roman"/>
                <w:color w:val="000000"/>
              </w:rPr>
              <w:t>дея-тельности</w:t>
            </w:r>
            <w:proofErr w:type="spellEnd"/>
            <w:r w:rsidRPr="00B4376A">
              <w:rPr>
                <w:rFonts w:ascii="Times New Roman" w:hAnsi="Times New Roman" w:cs="Times New Roman"/>
                <w:color w:val="000000"/>
              </w:rPr>
              <w:t xml:space="preserve"> учреждений культуры</w:t>
            </w:r>
          </w:p>
          <w:p w:rsidR="008F322A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8F322A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8F322A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8F322A" w:rsidRPr="00C002C4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Pr="003750E5" w:rsidRDefault="008F322A" w:rsidP="00D5374F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3750E5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Pr="000519D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1081,9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Pr="000519D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404,7</w:t>
            </w:r>
          </w:p>
        </w:tc>
        <w:tc>
          <w:tcPr>
            <w:tcW w:w="992" w:type="dxa"/>
            <w:shd w:val="clear" w:color="auto" w:fill="auto"/>
          </w:tcPr>
          <w:p w:rsidR="008F322A" w:rsidRPr="000519D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0519D4">
              <w:rPr>
                <w:rFonts w:ascii="Times New Roman" w:hAnsi="Times New Roman" w:cs="Times New Roman"/>
              </w:rPr>
              <w:t>677,2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Pr="003750E5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3750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4"/>
          </w:tcPr>
          <w:p w:rsidR="008F322A" w:rsidRPr="003750E5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3750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Pr="003750E5" w:rsidRDefault="008F322A" w:rsidP="00D5374F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3750E5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Pr="002C7CFD" w:rsidRDefault="00792233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1 109,6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Pr="002C7CFD" w:rsidRDefault="00792233" w:rsidP="00151771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404,7</w:t>
            </w:r>
          </w:p>
        </w:tc>
        <w:tc>
          <w:tcPr>
            <w:tcW w:w="992" w:type="dxa"/>
            <w:shd w:val="clear" w:color="auto" w:fill="auto"/>
          </w:tcPr>
          <w:p w:rsidR="008F322A" w:rsidRPr="002C7CFD" w:rsidRDefault="00792233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704,9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Pr="003750E5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3750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4"/>
          </w:tcPr>
          <w:p w:rsidR="008F322A" w:rsidRPr="003750E5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3750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292"/>
        </w:trPr>
        <w:tc>
          <w:tcPr>
            <w:tcW w:w="691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Pr="003750E5" w:rsidRDefault="008F322A" w:rsidP="008F322A">
            <w:pPr>
              <w:ind w:left="-57" w:right="-57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Pr="002C7CFD" w:rsidRDefault="000E27E2" w:rsidP="00DF5B74">
            <w:pPr>
              <w:ind w:left="-57" w:right="-57" w:hanging="36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1 137,3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Pr="002C7CFD" w:rsidRDefault="00792233" w:rsidP="00DC1D03">
            <w:pPr>
              <w:ind w:left="-57" w:right="-57" w:hanging="33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404,7</w:t>
            </w:r>
          </w:p>
        </w:tc>
        <w:tc>
          <w:tcPr>
            <w:tcW w:w="992" w:type="dxa"/>
            <w:shd w:val="clear" w:color="auto" w:fill="auto"/>
          </w:tcPr>
          <w:p w:rsidR="008F322A" w:rsidRPr="002C7CFD" w:rsidRDefault="00792233" w:rsidP="00DC1D03">
            <w:pPr>
              <w:ind w:left="-57" w:right="-57" w:hanging="39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732,6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Pr="003750E5" w:rsidRDefault="008F322A" w:rsidP="00B0598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4"/>
          </w:tcPr>
          <w:p w:rsidR="008F322A" w:rsidRPr="003750E5" w:rsidRDefault="008F322A" w:rsidP="00B0598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4370"/>
        </w:trPr>
        <w:tc>
          <w:tcPr>
            <w:tcW w:w="691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4" w:type="dxa"/>
            <w:vMerge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Pr="003750E5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3750E5">
              <w:rPr>
                <w:rFonts w:ascii="Times New Roman" w:hAnsi="Times New Roman" w:cs="Times New Roman"/>
              </w:rPr>
              <w:t>сего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8F322A" w:rsidRPr="003750E5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  <w:p w:rsidR="008F322A" w:rsidRPr="003750E5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  <w:p w:rsidR="008F322A" w:rsidRPr="003750E5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  <w:p w:rsidR="008F322A" w:rsidRPr="003750E5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  <w:p w:rsidR="008F322A" w:rsidRPr="003750E5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  <w:p w:rsidR="008F322A" w:rsidRPr="003750E5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  <w:p w:rsidR="008F322A" w:rsidRPr="003750E5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  <w:p w:rsidR="008F322A" w:rsidRPr="003750E5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  <w:p w:rsidR="008F322A" w:rsidRPr="003750E5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  <w:p w:rsidR="008F322A" w:rsidRPr="003750E5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  <w:p w:rsidR="008F322A" w:rsidRDefault="008F322A" w:rsidP="00B0598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2C7CFD" w:rsidP="00DF5B74">
            <w:pPr>
              <w:ind w:left="-57" w:right="-57" w:hanging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4 468,1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2C7CFD" w:rsidP="00DC1D03">
            <w:pPr>
              <w:ind w:left="-57" w:right="-57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1 618,8</w:t>
            </w:r>
          </w:p>
        </w:tc>
        <w:tc>
          <w:tcPr>
            <w:tcW w:w="992" w:type="dxa"/>
            <w:shd w:val="clear" w:color="auto" w:fill="auto"/>
          </w:tcPr>
          <w:p w:rsidR="008F322A" w:rsidRDefault="002C7CFD" w:rsidP="00DC1D03">
            <w:pPr>
              <w:ind w:left="-57" w:right="-57" w:hanging="3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2 849,3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F322A" w:rsidRPr="003750E5" w:rsidRDefault="008F322A" w:rsidP="00B0598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4"/>
          </w:tcPr>
          <w:p w:rsidR="008F322A" w:rsidRPr="003750E5" w:rsidRDefault="008F322A" w:rsidP="00B0598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894B3C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shd w:val="clear" w:color="auto" w:fill="auto"/>
          </w:tcPr>
          <w:p w:rsidR="00894B3C" w:rsidRPr="00C002C4" w:rsidRDefault="00894B3C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lastRenderedPageBreak/>
              <w:t>3.</w:t>
            </w:r>
          </w:p>
        </w:tc>
        <w:tc>
          <w:tcPr>
            <w:tcW w:w="14228" w:type="dxa"/>
            <w:gridSpan w:val="18"/>
            <w:shd w:val="clear" w:color="auto" w:fill="auto"/>
          </w:tcPr>
          <w:p w:rsidR="00894B3C" w:rsidRPr="00C002C4" w:rsidRDefault="00894B3C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C002C4">
              <w:rPr>
                <w:rFonts w:ascii="Times New Roman" w:hAnsi="Times New Roman" w:cs="Times New Roman"/>
                <w:color w:val="000000"/>
              </w:rPr>
              <w:t>Обеспечение культурно - досуговой деятельности для различных категорий населения</w:t>
            </w:r>
          </w:p>
        </w:tc>
      </w:tr>
      <w:tr w:rsidR="008F322A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 w:val="restart"/>
            <w:shd w:val="clear" w:color="auto" w:fill="auto"/>
          </w:tcPr>
          <w:p w:rsidR="008F322A" w:rsidRPr="00CC2F8B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C2F8B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8F322A" w:rsidRPr="00CC2F8B" w:rsidRDefault="008F322A" w:rsidP="00B05986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 w:rsidRPr="00CC2F8B">
              <w:rPr>
                <w:rFonts w:ascii="Times New Roman" w:hAnsi="Times New Roman" w:cs="Times New Roman"/>
              </w:rPr>
              <w:t>Организация и пров</w:t>
            </w:r>
            <w:r w:rsidRPr="00CC2F8B">
              <w:rPr>
                <w:rFonts w:ascii="Times New Roman" w:hAnsi="Times New Roman" w:cs="Times New Roman"/>
              </w:rPr>
              <w:t>е</w:t>
            </w:r>
            <w:r w:rsidRPr="00CC2F8B">
              <w:rPr>
                <w:rFonts w:ascii="Times New Roman" w:hAnsi="Times New Roman" w:cs="Times New Roman"/>
              </w:rPr>
              <w:t>дение культурно-досуговых меропри</w:t>
            </w:r>
            <w:r w:rsidRPr="00CC2F8B">
              <w:rPr>
                <w:rFonts w:ascii="Times New Roman" w:hAnsi="Times New Roman" w:cs="Times New Roman"/>
              </w:rPr>
              <w:t>я</w:t>
            </w:r>
            <w:r w:rsidRPr="00CC2F8B">
              <w:rPr>
                <w:rFonts w:ascii="Times New Roman" w:hAnsi="Times New Roman" w:cs="Times New Roman"/>
              </w:rPr>
              <w:t xml:space="preserve">тий </w:t>
            </w:r>
          </w:p>
        </w:tc>
        <w:tc>
          <w:tcPr>
            <w:tcW w:w="714" w:type="dxa"/>
            <w:vMerge w:val="restart"/>
          </w:tcPr>
          <w:p w:rsidR="008F322A" w:rsidRPr="00CC2F8B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C2F8B">
              <w:rPr>
                <w:rFonts w:ascii="Times New Roman" w:hAnsi="Times New Roman" w:cs="Times New Roman"/>
              </w:rPr>
              <w:t>2/3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8F322A" w:rsidRPr="00CC2F8B" w:rsidRDefault="008F322A" w:rsidP="00142164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C2F8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Pr="00CC2F8B" w:rsidRDefault="008F322A" w:rsidP="00B759AF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4 523,4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Pr="00CC2F8B" w:rsidRDefault="008F322A" w:rsidP="00B759AF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4 523,4</w:t>
            </w:r>
          </w:p>
        </w:tc>
        <w:tc>
          <w:tcPr>
            <w:tcW w:w="992" w:type="dxa"/>
            <w:shd w:val="clear" w:color="auto" w:fill="auto"/>
          </w:tcPr>
          <w:p w:rsidR="008F322A" w:rsidRPr="00CC2F8B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C2F8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gridSpan w:val="3"/>
            <w:shd w:val="clear" w:color="auto" w:fill="auto"/>
          </w:tcPr>
          <w:p w:rsidR="008F322A" w:rsidRPr="00CC2F8B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C2F8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gridSpan w:val="3"/>
          </w:tcPr>
          <w:p w:rsidR="008F322A" w:rsidRPr="00CC2F8B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C2F8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 w:val="restart"/>
            <w:shd w:val="clear" w:color="auto" w:fill="auto"/>
          </w:tcPr>
          <w:p w:rsidR="008F322A" w:rsidRPr="00CC2F8B" w:rsidRDefault="008F322A" w:rsidP="008C4A7E">
            <w:pPr>
              <w:ind w:left="-57" w:right="-57" w:firstLine="0"/>
              <w:rPr>
                <w:rFonts w:ascii="Times New Roman" w:hAnsi="Times New Roman" w:cs="Times New Roman"/>
              </w:rPr>
            </w:pPr>
            <w:r w:rsidRPr="00CC2F8B">
              <w:rPr>
                <w:rFonts w:ascii="Times New Roman" w:hAnsi="Times New Roman" w:cs="Times New Roman"/>
              </w:rPr>
              <w:t>Ежегодно:</w:t>
            </w:r>
          </w:p>
          <w:p w:rsidR="008F322A" w:rsidRPr="00CC2F8B" w:rsidRDefault="008F322A" w:rsidP="008C4A7E">
            <w:pPr>
              <w:ind w:left="-57" w:right="-57" w:firstLine="0"/>
              <w:rPr>
                <w:rFonts w:ascii="Times New Roman" w:hAnsi="Times New Roman" w:cs="Times New Roman"/>
              </w:rPr>
            </w:pPr>
            <w:r w:rsidRPr="00CC2F8B">
              <w:rPr>
                <w:rFonts w:ascii="Times New Roman" w:hAnsi="Times New Roman" w:cs="Times New Roman"/>
              </w:rPr>
              <w:t>организация, пр</w:t>
            </w:r>
            <w:r w:rsidRPr="00CC2F8B">
              <w:rPr>
                <w:rFonts w:ascii="Times New Roman" w:hAnsi="Times New Roman" w:cs="Times New Roman"/>
              </w:rPr>
              <w:t>о</w:t>
            </w:r>
            <w:r w:rsidRPr="00CC2F8B">
              <w:rPr>
                <w:rFonts w:ascii="Times New Roman" w:hAnsi="Times New Roman" w:cs="Times New Roman"/>
              </w:rPr>
              <w:t>ведение и участие не менее 10 ра</w:t>
            </w:r>
            <w:r w:rsidRPr="00CC2F8B">
              <w:rPr>
                <w:rFonts w:ascii="Times New Roman" w:hAnsi="Times New Roman" w:cs="Times New Roman"/>
              </w:rPr>
              <w:t>й</w:t>
            </w:r>
            <w:r w:rsidRPr="00CC2F8B">
              <w:rPr>
                <w:rFonts w:ascii="Times New Roman" w:hAnsi="Times New Roman" w:cs="Times New Roman"/>
              </w:rPr>
              <w:t>онных, не менее 5 краевых  и з</w:t>
            </w:r>
            <w:r w:rsidRPr="00CC2F8B">
              <w:rPr>
                <w:rFonts w:ascii="Times New Roman" w:hAnsi="Times New Roman" w:cs="Times New Roman"/>
              </w:rPr>
              <w:t>о</w:t>
            </w:r>
            <w:r w:rsidRPr="00CC2F8B">
              <w:rPr>
                <w:rFonts w:ascii="Times New Roman" w:hAnsi="Times New Roman" w:cs="Times New Roman"/>
              </w:rPr>
              <w:t xml:space="preserve">нальных </w:t>
            </w:r>
            <w:proofErr w:type="gramStart"/>
            <w:r w:rsidRPr="00CC2F8B">
              <w:rPr>
                <w:rFonts w:ascii="Times New Roman" w:hAnsi="Times New Roman" w:cs="Times New Roman"/>
              </w:rPr>
              <w:t>мер</w:t>
            </w:r>
            <w:r w:rsidRPr="00CC2F8B">
              <w:rPr>
                <w:rFonts w:ascii="Times New Roman" w:hAnsi="Times New Roman" w:cs="Times New Roman"/>
              </w:rPr>
              <w:t>о</w:t>
            </w:r>
            <w:r w:rsidRPr="00CC2F8B">
              <w:rPr>
                <w:rFonts w:ascii="Times New Roman" w:hAnsi="Times New Roman" w:cs="Times New Roman"/>
              </w:rPr>
              <w:t>приятиях</w:t>
            </w:r>
            <w:proofErr w:type="gramEnd"/>
            <w:r w:rsidRPr="00CC2F8B">
              <w:rPr>
                <w:rFonts w:ascii="Times New Roman" w:hAnsi="Times New Roman" w:cs="Times New Roman"/>
              </w:rPr>
              <w:t>;</w:t>
            </w:r>
          </w:p>
          <w:p w:rsidR="008F322A" w:rsidRPr="00CC2F8B" w:rsidRDefault="008F322A" w:rsidP="008C4A7E">
            <w:pPr>
              <w:ind w:left="-57" w:right="-57" w:firstLine="0"/>
              <w:rPr>
                <w:rFonts w:ascii="Times New Roman" w:hAnsi="Times New Roman" w:cs="Times New Roman"/>
              </w:rPr>
            </w:pPr>
            <w:r w:rsidRPr="00CC2F8B">
              <w:rPr>
                <w:rFonts w:ascii="Times New Roman" w:hAnsi="Times New Roman" w:cs="Times New Roman"/>
              </w:rPr>
              <w:t xml:space="preserve">организация не </w:t>
            </w:r>
            <w:r w:rsidRPr="00CC2F8B">
              <w:rPr>
                <w:rFonts w:ascii="Times New Roman" w:hAnsi="Times New Roman" w:cs="Times New Roman"/>
              </w:rPr>
              <w:lastRenderedPageBreak/>
              <w:t>менее 5 выездных мероприятий (оплата прожив</w:t>
            </w:r>
            <w:r w:rsidRPr="00CC2F8B">
              <w:rPr>
                <w:rFonts w:ascii="Times New Roman" w:hAnsi="Times New Roman" w:cs="Times New Roman"/>
              </w:rPr>
              <w:t>а</w:t>
            </w:r>
            <w:r w:rsidRPr="00CC2F8B">
              <w:rPr>
                <w:rFonts w:ascii="Times New Roman" w:hAnsi="Times New Roman" w:cs="Times New Roman"/>
              </w:rPr>
              <w:t>ния, питания и проезд); орган</w:t>
            </w:r>
            <w:r w:rsidRPr="00CC2F8B">
              <w:rPr>
                <w:rFonts w:ascii="Times New Roman" w:hAnsi="Times New Roman" w:cs="Times New Roman"/>
              </w:rPr>
              <w:t>и</w:t>
            </w:r>
            <w:r w:rsidRPr="00CC2F8B">
              <w:rPr>
                <w:rFonts w:ascii="Times New Roman" w:hAnsi="Times New Roman" w:cs="Times New Roman"/>
              </w:rPr>
              <w:t>зация выездов детей с целью оздоровления 4 поездки детских творческих ко</w:t>
            </w:r>
            <w:r w:rsidRPr="00CC2F8B">
              <w:rPr>
                <w:rFonts w:ascii="Times New Roman" w:hAnsi="Times New Roman" w:cs="Times New Roman"/>
              </w:rPr>
              <w:t>л</w:t>
            </w:r>
            <w:r w:rsidRPr="00CC2F8B">
              <w:rPr>
                <w:rFonts w:ascii="Times New Roman" w:hAnsi="Times New Roman" w:cs="Times New Roman"/>
              </w:rPr>
              <w:t>лективов: проезд, проживание и питание, занят</w:t>
            </w:r>
            <w:r w:rsidRPr="00CC2F8B">
              <w:rPr>
                <w:rFonts w:ascii="Times New Roman" w:hAnsi="Times New Roman" w:cs="Times New Roman"/>
              </w:rPr>
              <w:t>о</w:t>
            </w:r>
            <w:r w:rsidRPr="00CC2F8B">
              <w:rPr>
                <w:rFonts w:ascii="Times New Roman" w:hAnsi="Times New Roman" w:cs="Times New Roman"/>
              </w:rPr>
              <w:t>сти, оплата пит</w:t>
            </w:r>
            <w:r w:rsidRPr="00CC2F8B">
              <w:rPr>
                <w:rFonts w:ascii="Times New Roman" w:hAnsi="Times New Roman" w:cs="Times New Roman"/>
              </w:rPr>
              <w:t>а</w:t>
            </w:r>
            <w:r w:rsidRPr="00CC2F8B">
              <w:rPr>
                <w:rFonts w:ascii="Times New Roman" w:hAnsi="Times New Roman" w:cs="Times New Roman"/>
              </w:rPr>
              <w:t>ния жюри, орг</w:t>
            </w:r>
            <w:r w:rsidRPr="00CC2F8B">
              <w:rPr>
                <w:rFonts w:ascii="Times New Roman" w:hAnsi="Times New Roman" w:cs="Times New Roman"/>
              </w:rPr>
              <w:t>а</w:t>
            </w:r>
            <w:r w:rsidRPr="00CC2F8B">
              <w:rPr>
                <w:rFonts w:ascii="Times New Roman" w:hAnsi="Times New Roman" w:cs="Times New Roman"/>
              </w:rPr>
              <w:t>низация фурш</w:t>
            </w:r>
            <w:r w:rsidRPr="00CC2F8B">
              <w:rPr>
                <w:rFonts w:ascii="Times New Roman" w:hAnsi="Times New Roman" w:cs="Times New Roman"/>
              </w:rPr>
              <w:t>е</w:t>
            </w:r>
            <w:r w:rsidRPr="00CC2F8B">
              <w:rPr>
                <w:rFonts w:ascii="Times New Roman" w:hAnsi="Times New Roman" w:cs="Times New Roman"/>
              </w:rPr>
              <w:t>тов, организация питания,</w:t>
            </w:r>
          </w:p>
          <w:p w:rsidR="008F322A" w:rsidRPr="00BA2BF9" w:rsidRDefault="008F322A" w:rsidP="008C4A7E">
            <w:pPr>
              <w:ind w:left="-57" w:right="-57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CC2F8B">
              <w:rPr>
                <w:rFonts w:ascii="Times New Roman" w:hAnsi="Times New Roman" w:cs="Times New Roman"/>
              </w:rPr>
              <w:t>ознаменование памятных дат и юбилеев, прио</w:t>
            </w:r>
            <w:r w:rsidRPr="00CC2F8B">
              <w:rPr>
                <w:rFonts w:ascii="Times New Roman" w:hAnsi="Times New Roman" w:cs="Times New Roman"/>
              </w:rPr>
              <w:t>б</w:t>
            </w:r>
            <w:r w:rsidRPr="00CC2F8B">
              <w:rPr>
                <w:rFonts w:ascii="Times New Roman" w:hAnsi="Times New Roman" w:cs="Times New Roman"/>
              </w:rPr>
              <w:t>ретение ценных подарков, кред</w:t>
            </w:r>
            <w:r w:rsidRPr="00CC2F8B">
              <w:rPr>
                <w:rFonts w:ascii="Times New Roman" w:hAnsi="Times New Roman" w:cs="Times New Roman"/>
              </w:rPr>
              <w:t>и</w:t>
            </w:r>
            <w:r w:rsidRPr="00CC2F8B">
              <w:rPr>
                <w:rFonts w:ascii="Times New Roman" w:hAnsi="Times New Roman" w:cs="Times New Roman"/>
              </w:rPr>
              <w:t>торская задо</w:t>
            </w:r>
            <w:r w:rsidRPr="00CC2F8B">
              <w:rPr>
                <w:rFonts w:ascii="Times New Roman" w:hAnsi="Times New Roman" w:cs="Times New Roman"/>
              </w:rPr>
              <w:t>л</w:t>
            </w:r>
            <w:r w:rsidRPr="00CC2F8B">
              <w:rPr>
                <w:rFonts w:ascii="Times New Roman" w:hAnsi="Times New Roman" w:cs="Times New Roman"/>
              </w:rPr>
              <w:t>женность, выпл</w:t>
            </w:r>
            <w:r w:rsidRPr="00CC2F8B">
              <w:rPr>
                <w:rFonts w:ascii="Times New Roman" w:hAnsi="Times New Roman" w:cs="Times New Roman"/>
              </w:rPr>
              <w:t>а</w:t>
            </w:r>
            <w:r w:rsidRPr="00CC2F8B">
              <w:rPr>
                <w:rFonts w:ascii="Times New Roman" w:hAnsi="Times New Roman" w:cs="Times New Roman"/>
              </w:rPr>
              <w:t xml:space="preserve">ты премий для 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учащихся, прио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>б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>ретение компь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>ю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 xml:space="preserve">терной техники, оргтехники, </w:t>
            </w:r>
            <w:r w:rsidR="00301FCE" w:rsidRPr="00BA2BF9">
              <w:rPr>
                <w:rFonts w:ascii="Times New Roman" w:hAnsi="Times New Roman" w:cs="Times New Roman"/>
                <w:sz w:val="23"/>
                <w:szCs w:val="23"/>
              </w:rPr>
              <w:t>усл</w:t>
            </w:r>
            <w:r w:rsidR="00301FCE" w:rsidRPr="00BA2BF9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="00301FCE" w:rsidRPr="00BA2BF9">
              <w:rPr>
                <w:rFonts w:ascii="Times New Roman" w:hAnsi="Times New Roman" w:cs="Times New Roman"/>
                <w:sz w:val="23"/>
                <w:szCs w:val="23"/>
              </w:rPr>
              <w:t>ги по аудио и в</w:t>
            </w:r>
            <w:r w:rsidR="00301FCE" w:rsidRPr="00BA2BF9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="00301FCE" w:rsidRPr="00BA2BF9">
              <w:rPr>
                <w:rFonts w:ascii="Times New Roman" w:hAnsi="Times New Roman" w:cs="Times New Roman"/>
                <w:sz w:val="23"/>
                <w:szCs w:val="23"/>
              </w:rPr>
              <w:t>деомонтажу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>, зв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>ковое и проекц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>онное оборудов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>ние, мебель, быт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>вая техника, д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>нежное возн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>граждение, орг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BA2BF9">
              <w:rPr>
                <w:rFonts w:ascii="Times New Roman" w:hAnsi="Times New Roman" w:cs="Times New Roman"/>
                <w:sz w:val="23"/>
                <w:szCs w:val="23"/>
              </w:rPr>
              <w:t>низационные взносы за участие в мероприятиях</w:t>
            </w:r>
            <w:r w:rsidR="00301FCE" w:rsidRPr="00BA2BF9">
              <w:rPr>
                <w:rFonts w:ascii="Times New Roman" w:hAnsi="Times New Roman" w:cs="Times New Roman"/>
                <w:sz w:val="23"/>
                <w:szCs w:val="23"/>
              </w:rPr>
              <w:t>, приобретение ф</w:t>
            </w:r>
            <w:r w:rsidR="00301FCE" w:rsidRPr="00BA2BF9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="00301FCE" w:rsidRPr="00BA2BF9">
              <w:rPr>
                <w:rFonts w:ascii="Times New Roman" w:hAnsi="Times New Roman" w:cs="Times New Roman"/>
                <w:sz w:val="23"/>
                <w:szCs w:val="23"/>
              </w:rPr>
              <w:t>то  и видео обор</w:t>
            </w:r>
            <w:r w:rsidR="00301FCE" w:rsidRPr="00BA2BF9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="00301FCE" w:rsidRPr="00BA2BF9">
              <w:rPr>
                <w:rFonts w:ascii="Times New Roman" w:hAnsi="Times New Roman" w:cs="Times New Roman"/>
                <w:sz w:val="23"/>
                <w:szCs w:val="23"/>
              </w:rPr>
              <w:t>дования</w:t>
            </w:r>
          </w:p>
          <w:p w:rsidR="008F322A" w:rsidRPr="00CC2F8B" w:rsidRDefault="008F322A" w:rsidP="001336F7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8F322A" w:rsidRPr="00CC2F8B" w:rsidRDefault="008F322A" w:rsidP="00172859"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lastRenderedPageBreak/>
              <w:t>Отдел культ</w:t>
            </w:r>
            <w:r w:rsidRPr="00EC5F2E">
              <w:rPr>
                <w:rFonts w:ascii="Times New Roman" w:hAnsi="Times New Roman" w:cs="Times New Roman"/>
                <w:color w:val="000000"/>
              </w:rPr>
              <w:t>у</w:t>
            </w:r>
            <w:r w:rsidRPr="00EC5F2E">
              <w:rPr>
                <w:rFonts w:ascii="Times New Roman" w:hAnsi="Times New Roman" w:cs="Times New Roman"/>
                <w:color w:val="000000"/>
              </w:rPr>
              <w:t>ры админ</w:t>
            </w:r>
            <w:r w:rsidRPr="00EC5F2E">
              <w:rPr>
                <w:rFonts w:ascii="Times New Roman" w:hAnsi="Times New Roman" w:cs="Times New Roman"/>
                <w:color w:val="000000"/>
              </w:rPr>
              <w:t>и</w:t>
            </w:r>
            <w:r w:rsidRPr="00EC5F2E">
              <w:rPr>
                <w:rFonts w:ascii="Times New Roman" w:hAnsi="Times New Roman" w:cs="Times New Roman"/>
                <w:color w:val="000000"/>
              </w:rPr>
              <w:t>страции Лени</w:t>
            </w:r>
            <w:r w:rsidRPr="00EC5F2E">
              <w:rPr>
                <w:rFonts w:ascii="Times New Roman" w:hAnsi="Times New Roman" w:cs="Times New Roman"/>
                <w:color w:val="000000"/>
              </w:rPr>
              <w:t>н</w:t>
            </w:r>
            <w:r w:rsidRPr="00EC5F2E">
              <w:rPr>
                <w:rFonts w:ascii="Times New Roman" w:hAnsi="Times New Roman" w:cs="Times New Roman"/>
                <w:color w:val="000000"/>
              </w:rPr>
              <w:t>градск</w:t>
            </w:r>
            <w:r>
              <w:rPr>
                <w:rFonts w:ascii="Times New Roman" w:hAnsi="Times New Roman" w:cs="Times New Roman"/>
                <w:color w:val="000000"/>
              </w:rPr>
              <w:t>ого м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>ниципального округа</w:t>
            </w:r>
            <w:r w:rsidRPr="00CC2F8B">
              <w:rPr>
                <w:rFonts w:ascii="Times New Roman" w:hAnsi="Times New Roman" w:cs="Times New Roman"/>
              </w:rPr>
              <w:t>, МКУ «</w:t>
            </w:r>
            <w:r>
              <w:rPr>
                <w:rFonts w:ascii="Times New Roman" w:hAnsi="Times New Roman" w:cs="Times New Roman"/>
              </w:rPr>
              <w:t>МЦРК</w:t>
            </w:r>
            <w:r w:rsidRPr="00CC2F8B">
              <w:rPr>
                <w:rFonts w:ascii="Times New Roman" w:hAnsi="Times New Roman" w:cs="Times New Roman"/>
              </w:rPr>
              <w:t>»</w:t>
            </w:r>
            <w:r w:rsidRPr="00CC2F8B">
              <w:t xml:space="preserve"> </w:t>
            </w:r>
            <w:r w:rsidRPr="00CC2F8B">
              <w:rPr>
                <w:rFonts w:ascii="Times New Roman" w:hAnsi="Times New Roman" w:cs="Times New Roman"/>
              </w:rPr>
              <w:t xml:space="preserve">МБУК «Центр творчества и </w:t>
            </w:r>
            <w:r w:rsidRPr="00CC2F8B">
              <w:rPr>
                <w:rFonts w:ascii="Times New Roman" w:hAnsi="Times New Roman" w:cs="Times New Roman"/>
              </w:rPr>
              <w:lastRenderedPageBreak/>
              <w:t>искусства»,</w:t>
            </w:r>
          </w:p>
        </w:tc>
      </w:tr>
      <w:tr w:rsidR="008F322A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Pr="00C002C4" w:rsidRDefault="008F322A" w:rsidP="00142164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2026 </w:t>
            </w:r>
            <w:r w:rsidRPr="00C002C4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Pr="00FC2BF8" w:rsidRDefault="00574812" w:rsidP="004B19D8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FC2BF8">
              <w:rPr>
                <w:rFonts w:ascii="Times New Roman" w:hAnsi="Times New Roman" w:cs="Times New Roman"/>
              </w:rPr>
              <w:t>3 367,7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Pr="00FC2BF8" w:rsidRDefault="00574812" w:rsidP="004B19D8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FC2BF8">
              <w:rPr>
                <w:rFonts w:ascii="Times New Roman" w:hAnsi="Times New Roman" w:cs="Times New Roman"/>
              </w:rPr>
              <w:t>3 367,7</w:t>
            </w:r>
          </w:p>
        </w:tc>
        <w:tc>
          <w:tcPr>
            <w:tcW w:w="992" w:type="dxa"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gridSpan w:val="3"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gridSpan w:val="3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Pr="00C002C4" w:rsidRDefault="008F322A" w:rsidP="00142164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C002C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Pr="002C7CFD" w:rsidRDefault="001A6057" w:rsidP="00485F5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3 300,0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Pr="002C7CFD" w:rsidRDefault="001A6057" w:rsidP="00485F50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3 300,0</w:t>
            </w:r>
          </w:p>
        </w:tc>
        <w:tc>
          <w:tcPr>
            <w:tcW w:w="992" w:type="dxa"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gridSpan w:val="3"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gridSpan w:val="3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317"/>
        </w:trPr>
        <w:tc>
          <w:tcPr>
            <w:tcW w:w="691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Pr="002C7CFD" w:rsidRDefault="001A6057" w:rsidP="000519D4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3 300,0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Pr="002C7CFD" w:rsidRDefault="001A6057" w:rsidP="000519D4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3 300,0</w:t>
            </w:r>
          </w:p>
        </w:tc>
        <w:tc>
          <w:tcPr>
            <w:tcW w:w="992" w:type="dxa"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gridSpan w:val="3"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gridSpan w:val="3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1315"/>
        </w:trPr>
        <w:tc>
          <w:tcPr>
            <w:tcW w:w="691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8F322A">
            <w:pPr>
              <w:ind w:left="-57" w:right="-57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C002C4">
              <w:rPr>
                <w:rFonts w:ascii="Times New Roman" w:hAnsi="Times New Roman" w:cs="Times New Roman"/>
              </w:rPr>
              <w:t>сего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Pr="00FC2BF8" w:rsidRDefault="002C7CFD" w:rsidP="00574812">
            <w:pPr>
              <w:ind w:left="-57" w:right="-57" w:hanging="18"/>
              <w:jc w:val="center"/>
              <w:rPr>
                <w:rFonts w:ascii="Times New Roman" w:hAnsi="Times New Roman" w:cs="Times New Roman"/>
              </w:rPr>
            </w:pPr>
            <w:r w:rsidRPr="00FC2BF8">
              <w:rPr>
                <w:rFonts w:ascii="Times New Roman" w:hAnsi="Times New Roman" w:cs="Times New Roman"/>
              </w:rPr>
              <w:t>14 </w:t>
            </w:r>
            <w:r w:rsidR="00574812" w:rsidRPr="00FC2BF8">
              <w:rPr>
                <w:rFonts w:ascii="Times New Roman" w:hAnsi="Times New Roman" w:cs="Times New Roman"/>
              </w:rPr>
              <w:t>491</w:t>
            </w:r>
            <w:r w:rsidRPr="00FC2BF8">
              <w:rPr>
                <w:rFonts w:ascii="Times New Roman" w:hAnsi="Times New Roman" w:cs="Times New Roman"/>
              </w:rPr>
              <w:t>,</w:t>
            </w:r>
            <w:r w:rsidR="00574812" w:rsidRPr="00FC2B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Pr="00FC2BF8" w:rsidRDefault="00574812" w:rsidP="008F322A">
            <w:pPr>
              <w:ind w:left="-57" w:right="-57" w:hanging="15"/>
              <w:jc w:val="center"/>
              <w:rPr>
                <w:rFonts w:ascii="Times New Roman" w:hAnsi="Times New Roman" w:cs="Times New Roman"/>
              </w:rPr>
            </w:pPr>
            <w:r w:rsidRPr="00FC2BF8">
              <w:rPr>
                <w:rFonts w:ascii="Times New Roman" w:hAnsi="Times New Roman" w:cs="Times New Roman"/>
              </w:rPr>
              <w:t>14 491,1</w:t>
            </w:r>
          </w:p>
        </w:tc>
        <w:tc>
          <w:tcPr>
            <w:tcW w:w="992" w:type="dxa"/>
            <w:shd w:val="clear" w:color="auto" w:fill="auto"/>
          </w:tcPr>
          <w:p w:rsidR="008F322A" w:rsidRPr="00C002C4" w:rsidRDefault="008F322A" w:rsidP="00B0598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gridSpan w:val="3"/>
            <w:shd w:val="clear" w:color="auto" w:fill="auto"/>
          </w:tcPr>
          <w:p w:rsidR="008F322A" w:rsidRPr="00C002C4" w:rsidRDefault="008F322A" w:rsidP="00B0598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  <w:gridSpan w:val="3"/>
          </w:tcPr>
          <w:p w:rsidR="008F322A" w:rsidRPr="00C002C4" w:rsidRDefault="008F322A" w:rsidP="00B0598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 w:val="restart"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3.2.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</w:t>
            </w:r>
            <w:r w:rsidRPr="00E34A80">
              <w:rPr>
                <w:rFonts w:ascii="Times New Roman" w:hAnsi="Times New Roman" w:cs="Times New Roman"/>
                <w:color w:val="000000"/>
              </w:rPr>
              <w:t xml:space="preserve">оддержка развития «Волонтеры 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</w:t>
            </w:r>
            <w:r w:rsidRPr="00E34A80">
              <w:rPr>
                <w:rFonts w:ascii="Times New Roman" w:hAnsi="Times New Roman" w:cs="Times New Roman"/>
                <w:color w:val="000000"/>
              </w:rPr>
              <w:t>Культуры»</w:t>
            </w:r>
          </w:p>
        </w:tc>
        <w:tc>
          <w:tcPr>
            <w:tcW w:w="714" w:type="dxa"/>
            <w:vMerge w:val="restart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Pr="00C002C4" w:rsidRDefault="008F322A" w:rsidP="00B33762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C002C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gridSpan w:val="3"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gridSpan w:val="3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 w:val="restart"/>
            <w:shd w:val="clear" w:color="auto" w:fill="auto"/>
          </w:tcPr>
          <w:p w:rsidR="008F322A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Популяризация культуры среди населения разн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возраста по средствам уч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стия волонтеров «Культуры»  в подготовке и </w:t>
            </w:r>
            <w:r>
              <w:rPr>
                <w:rFonts w:ascii="Times New Roman" w:hAnsi="Times New Roman" w:cs="Times New Roman"/>
              </w:rPr>
              <w:lastRenderedPageBreak/>
              <w:t>проведении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</w:t>
            </w:r>
          </w:p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8F322A" w:rsidRPr="00C002C4" w:rsidRDefault="008F322A" w:rsidP="00172859">
            <w:pPr>
              <w:ind w:left="-57" w:right="-57" w:firstLine="0"/>
              <w:rPr>
                <w:rFonts w:ascii="Times New Roman" w:hAnsi="Times New Roman" w:cs="Times New Roman"/>
              </w:rPr>
            </w:pPr>
            <w:r w:rsidRPr="00EC5F2E">
              <w:rPr>
                <w:rFonts w:ascii="Times New Roman" w:hAnsi="Times New Roman" w:cs="Times New Roman"/>
                <w:color w:val="000000"/>
              </w:rPr>
              <w:lastRenderedPageBreak/>
              <w:t>Отдел культ</w:t>
            </w:r>
            <w:r w:rsidRPr="00EC5F2E">
              <w:rPr>
                <w:rFonts w:ascii="Times New Roman" w:hAnsi="Times New Roman" w:cs="Times New Roman"/>
                <w:color w:val="000000"/>
              </w:rPr>
              <w:t>у</w:t>
            </w:r>
            <w:r w:rsidRPr="00EC5F2E">
              <w:rPr>
                <w:rFonts w:ascii="Times New Roman" w:hAnsi="Times New Roman" w:cs="Times New Roman"/>
                <w:color w:val="000000"/>
              </w:rPr>
              <w:t>ры админ</w:t>
            </w:r>
            <w:r w:rsidRPr="00EC5F2E">
              <w:rPr>
                <w:rFonts w:ascii="Times New Roman" w:hAnsi="Times New Roman" w:cs="Times New Roman"/>
                <w:color w:val="000000"/>
              </w:rPr>
              <w:t>и</w:t>
            </w:r>
            <w:r w:rsidRPr="00EC5F2E">
              <w:rPr>
                <w:rFonts w:ascii="Times New Roman" w:hAnsi="Times New Roman" w:cs="Times New Roman"/>
                <w:color w:val="000000"/>
              </w:rPr>
              <w:t>страции Лени</w:t>
            </w:r>
            <w:r w:rsidRPr="00EC5F2E">
              <w:rPr>
                <w:rFonts w:ascii="Times New Roman" w:hAnsi="Times New Roman" w:cs="Times New Roman"/>
                <w:color w:val="000000"/>
              </w:rPr>
              <w:t>н</w:t>
            </w:r>
            <w:r w:rsidRPr="00EC5F2E">
              <w:rPr>
                <w:rFonts w:ascii="Times New Roman" w:hAnsi="Times New Roman" w:cs="Times New Roman"/>
                <w:color w:val="000000"/>
              </w:rPr>
              <w:t>градск</w:t>
            </w:r>
            <w:r>
              <w:rPr>
                <w:rFonts w:ascii="Times New Roman" w:hAnsi="Times New Roman" w:cs="Times New Roman"/>
                <w:color w:val="000000"/>
              </w:rPr>
              <w:t>ого м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>ниципального округа</w:t>
            </w:r>
            <w:r w:rsidRPr="00E34A80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B4376A">
              <w:rPr>
                <w:rFonts w:ascii="Times New Roman" w:hAnsi="Times New Roman" w:cs="Times New Roman"/>
                <w:color w:val="000000"/>
              </w:rPr>
              <w:t>МБУК «Центр творч</w:t>
            </w:r>
            <w:r w:rsidRPr="00B4376A">
              <w:rPr>
                <w:rFonts w:ascii="Times New Roman" w:hAnsi="Times New Roman" w:cs="Times New Roman"/>
                <w:color w:val="000000"/>
              </w:rPr>
              <w:t>е</w:t>
            </w:r>
            <w:r w:rsidRPr="00B4376A">
              <w:rPr>
                <w:rFonts w:ascii="Times New Roman" w:hAnsi="Times New Roman" w:cs="Times New Roman"/>
                <w:color w:val="000000"/>
              </w:rPr>
              <w:t>ства и иску</w:t>
            </w:r>
            <w:r w:rsidRPr="00B4376A">
              <w:rPr>
                <w:rFonts w:ascii="Times New Roman" w:hAnsi="Times New Roman" w:cs="Times New Roman"/>
                <w:color w:val="000000"/>
              </w:rPr>
              <w:t>с</w:t>
            </w:r>
            <w:r w:rsidRPr="00B4376A">
              <w:rPr>
                <w:rFonts w:ascii="Times New Roman" w:hAnsi="Times New Roman" w:cs="Times New Roman"/>
                <w:color w:val="000000"/>
              </w:rPr>
              <w:lastRenderedPageBreak/>
              <w:t>ства»</w:t>
            </w:r>
          </w:p>
        </w:tc>
      </w:tr>
      <w:tr w:rsidR="008F322A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Pr="00C002C4" w:rsidRDefault="008F322A" w:rsidP="00B33762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C002C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gridSpan w:val="3"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gridSpan w:val="3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Pr="00C002C4" w:rsidRDefault="008F322A" w:rsidP="00B33762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C002C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gridSpan w:val="3"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gridSpan w:val="3"/>
          </w:tcPr>
          <w:p w:rsidR="008F322A" w:rsidRPr="00C002C4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250"/>
        </w:trPr>
        <w:tc>
          <w:tcPr>
            <w:tcW w:w="691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8F322A">
            <w:pPr>
              <w:ind w:left="-57" w:right="-57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F34E13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gridSpan w:val="3"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  <w:gridSpan w:val="3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1099"/>
        </w:trPr>
        <w:tc>
          <w:tcPr>
            <w:tcW w:w="691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Default="008F322A" w:rsidP="008F322A">
            <w:pPr>
              <w:ind w:left="-57" w:right="-57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Default="008F322A" w:rsidP="008F322A">
            <w:pPr>
              <w:ind w:left="-57" w:right="-57" w:hanging="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Default="008F322A" w:rsidP="008F322A">
            <w:pPr>
              <w:ind w:left="-57" w:right="-57" w:hanging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gridSpan w:val="3"/>
            <w:shd w:val="clear" w:color="auto" w:fill="auto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gridSpan w:val="3"/>
          </w:tcPr>
          <w:p w:rsidR="008F322A" w:rsidRDefault="008F322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</w:tr>
      <w:tr w:rsidR="005F4EA3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 w:val="restart"/>
            <w:shd w:val="clear" w:color="auto" w:fill="auto"/>
          </w:tcPr>
          <w:p w:rsidR="005F4EA3" w:rsidRPr="00C002C4" w:rsidRDefault="005F4EA3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 w:val="restart"/>
            <w:shd w:val="clear" w:color="auto" w:fill="auto"/>
          </w:tcPr>
          <w:p w:rsidR="005F4EA3" w:rsidRPr="00C002C4" w:rsidRDefault="005F4EA3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14" w:type="dxa"/>
            <w:vMerge w:val="restart"/>
          </w:tcPr>
          <w:p w:rsidR="005F4EA3" w:rsidRPr="00C002C4" w:rsidRDefault="005F4EA3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5F4EA3" w:rsidRPr="00C002C4" w:rsidRDefault="005F4EA3" w:rsidP="00B33762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202</w:t>
            </w:r>
            <w:r w:rsidR="00B33762">
              <w:rPr>
                <w:rFonts w:ascii="Times New Roman" w:hAnsi="Times New Roman" w:cs="Times New Roman"/>
              </w:rPr>
              <w:t>5</w:t>
            </w:r>
            <w:r w:rsidRPr="00C002C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5F4EA3" w:rsidRPr="007F2139" w:rsidRDefault="003F0CD5" w:rsidP="00854D47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387</w:t>
            </w:r>
            <w:r w:rsidR="00BC3FAB">
              <w:rPr>
                <w:rFonts w:ascii="Times New Roman" w:hAnsi="Times New Roman" w:cs="Times New Roman"/>
              </w:rPr>
              <w:t xml:space="preserve"> </w:t>
            </w:r>
            <w:r w:rsidR="00854D47">
              <w:rPr>
                <w:rFonts w:ascii="Times New Roman" w:hAnsi="Times New Roman" w:cs="Times New Roman"/>
              </w:rPr>
              <w:t>219</w:t>
            </w:r>
            <w:r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5F4EA3" w:rsidRPr="007F2139" w:rsidRDefault="003F0CD5" w:rsidP="00854D47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</w:t>
            </w:r>
            <w:r w:rsidR="00BC3FAB">
              <w:rPr>
                <w:rFonts w:ascii="Times New Roman" w:hAnsi="Times New Roman" w:cs="Times New Roman"/>
              </w:rPr>
              <w:t xml:space="preserve"> </w:t>
            </w:r>
            <w:r w:rsidR="00854D47">
              <w:rPr>
                <w:rFonts w:ascii="Times New Roman" w:hAnsi="Times New Roman" w:cs="Times New Roman"/>
              </w:rPr>
              <w:t>361</w:t>
            </w:r>
            <w:r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992" w:type="dxa"/>
            <w:shd w:val="clear" w:color="auto" w:fill="auto"/>
          </w:tcPr>
          <w:p w:rsidR="005F4EA3" w:rsidRPr="007F2139" w:rsidRDefault="00476C90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  <w:r w:rsidR="00BC3FA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148,3</w:t>
            </w:r>
          </w:p>
        </w:tc>
        <w:tc>
          <w:tcPr>
            <w:tcW w:w="1151" w:type="dxa"/>
            <w:gridSpan w:val="3"/>
            <w:shd w:val="clear" w:color="auto" w:fill="auto"/>
          </w:tcPr>
          <w:p w:rsidR="005F4EA3" w:rsidRPr="007F2139" w:rsidRDefault="008E720D" w:rsidP="00BD4417">
            <w:pPr>
              <w:ind w:left="-57" w:right="-94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C3FA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710,1</w:t>
            </w:r>
          </w:p>
        </w:tc>
        <w:tc>
          <w:tcPr>
            <w:tcW w:w="1116" w:type="dxa"/>
            <w:gridSpan w:val="3"/>
          </w:tcPr>
          <w:p w:rsidR="005F4EA3" w:rsidRPr="007F2139" w:rsidRDefault="005F4EA3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7F213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 w:val="restart"/>
            <w:shd w:val="clear" w:color="auto" w:fill="auto"/>
          </w:tcPr>
          <w:p w:rsidR="005F4EA3" w:rsidRPr="00C002C4" w:rsidRDefault="005F4EA3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 w:val="restart"/>
            <w:shd w:val="clear" w:color="auto" w:fill="auto"/>
          </w:tcPr>
          <w:p w:rsidR="005F4EA3" w:rsidRPr="00C002C4" w:rsidRDefault="005F4EA3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Pr="00C002C4" w:rsidRDefault="008F322A" w:rsidP="00A85F6A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C002C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Pr="007F2139" w:rsidRDefault="00FC2BF8" w:rsidP="00FC2BF8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319 244</w:t>
            </w:r>
            <w:r w:rsidR="008F322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Pr="007F2139" w:rsidRDefault="008F322A" w:rsidP="00FC2BF8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316 </w:t>
            </w:r>
            <w:r w:rsidR="00FC2BF8">
              <w:rPr>
                <w:rFonts w:ascii="Times New Roman" w:hAnsi="Times New Roman" w:cs="Times New Roman"/>
              </w:rPr>
              <w:t>614</w:t>
            </w:r>
            <w:r>
              <w:rPr>
                <w:rFonts w:ascii="Times New Roman" w:hAnsi="Times New Roman" w:cs="Times New Roman"/>
              </w:rPr>
              <w:t>,</w:t>
            </w:r>
            <w:r w:rsidR="00FC2BF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8F322A" w:rsidRPr="007F2139" w:rsidRDefault="008F322A" w:rsidP="00A85F6A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677,2</w:t>
            </w:r>
          </w:p>
        </w:tc>
        <w:tc>
          <w:tcPr>
            <w:tcW w:w="1151" w:type="dxa"/>
            <w:gridSpan w:val="3"/>
            <w:shd w:val="clear" w:color="auto" w:fill="auto"/>
          </w:tcPr>
          <w:p w:rsidR="008F322A" w:rsidRPr="007F2139" w:rsidRDefault="008F322A" w:rsidP="00A85F6A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1 952,5</w:t>
            </w:r>
          </w:p>
        </w:tc>
        <w:tc>
          <w:tcPr>
            <w:tcW w:w="1116" w:type="dxa"/>
            <w:gridSpan w:val="3"/>
          </w:tcPr>
          <w:p w:rsidR="008F322A" w:rsidRPr="007F2139" w:rsidRDefault="008F322A" w:rsidP="00A85F6A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7F213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</w:tr>
      <w:tr w:rsidR="008F322A" w:rsidRPr="00C002C4" w:rsidTr="004217AC">
        <w:trPr>
          <w:gridAfter w:val="1"/>
          <w:wAfter w:w="12" w:type="dxa"/>
          <w:trHeight w:val="327"/>
        </w:trPr>
        <w:tc>
          <w:tcPr>
            <w:tcW w:w="691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F322A" w:rsidRPr="00C002C4" w:rsidRDefault="008F322A" w:rsidP="00A85F6A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C002C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8F322A" w:rsidRPr="007F2139" w:rsidRDefault="002C7CFD" w:rsidP="00A85F6A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326 633,1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322A" w:rsidRPr="007F2139" w:rsidRDefault="007621AD" w:rsidP="00A85F6A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325 668,7</w:t>
            </w:r>
          </w:p>
        </w:tc>
        <w:tc>
          <w:tcPr>
            <w:tcW w:w="992" w:type="dxa"/>
            <w:shd w:val="clear" w:color="auto" w:fill="auto"/>
          </w:tcPr>
          <w:p w:rsidR="008F322A" w:rsidRPr="007F2139" w:rsidRDefault="001A6057" w:rsidP="00A85F6A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704,9</w:t>
            </w:r>
          </w:p>
        </w:tc>
        <w:tc>
          <w:tcPr>
            <w:tcW w:w="1151" w:type="dxa"/>
            <w:gridSpan w:val="3"/>
            <w:shd w:val="clear" w:color="auto" w:fill="auto"/>
          </w:tcPr>
          <w:p w:rsidR="008F322A" w:rsidRPr="007F2139" w:rsidRDefault="007621AD" w:rsidP="00A85F6A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2C7CFD">
              <w:rPr>
                <w:rFonts w:ascii="Times New Roman" w:hAnsi="Times New Roman" w:cs="Times New Roman"/>
              </w:rPr>
              <w:t>259,5</w:t>
            </w:r>
          </w:p>
        </w:tc>
        <w:tc>
          <w:tcPr>
            <w:tcW w:w="1116" w:type="dxa"/>
            <w:gridSpan w:val="3"/>
          </w:tcPr>
          <w:p w:rsidR="008F322A" w:rsidRPr="007F2139" w:rsidRDefault="008F322A" w:rsidP="00A85F6A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7F213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8F322A" w:rsidRPr="00C002C4" w:rsidRDefault="008F322A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</w:tr>
      <w:tr w:rsidR="005F4EA3" w:rsidRPr="00C002C4" w:rsidTr="004217AC">
        <w:trPr>
          <w:gridAfter w:val="1"/>
          <w:wAfter w:w="12" w:type="dxa"/>
          <w:trHeight w:val="113"/>
        </w:trPr>
        <w:tc>
          <w:tcPr>
            <w:tcW w:w="691" w:type="dxa"/>
            <w:vMerge/>
            <w:shd w:val="clear" w:color="auto" w:fill="auto"/>
          </w:tcPr>
          <w:p w:rsidR="005F4EA3" w:rsidRPr="00C002C4" w:rsidRDefault="005F4EA3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5F4EA3" w:rsidRPr="00C002C4" w:rsidRDefault="005F4EA3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5F4EA3" w:rsidRPr="00C002C4" w:rsidRDefault="005F4EA3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5F4EA3" w:rsidRPr="00C002C4" w:rsidRDefault="005F4EA3" w:rsidP="00B33762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202</w:t>
            </w:r>
            <w:r w:rsidR="008F322A">
              <w:rPr>
                <w:rFonts w:ascii="Times New Roman" w:hAnsi="Times New Roman" w:cs="Times New Roman"/>
              </w:rPr>
              <w:t>8</w:t>
            </w:r>
            <w:r w:rsidRPr="00C002C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5F4EA3" w:rsidRPr="007F2139" w:rsidRDefault="00C85E97" w:rsidP="00E4462E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332 032,5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5F4EA3" w:rsidRPr="007F2139" w:rsidRDefault="00C85E97" w:rsidP="00E4462E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331 299,9</w:t>
            </w:r>
          </w:p>
        </w:tc>
        <w:tc>
          <w:tcPr>
            <w:tcW w:w="992" w:type="dxa"/>
            <w:shd w:val="clear" w:color="auto" w:fill="auto"/>
          </w:tcPr>
          <w:p w:rsidR="005F4EA3" w:rsidRPr="007F2139" w:rsidRDefault="009211AA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732,6</w:t>
            </w:r>
          </w:p>
        </w:tc>
        <w:tc>
          <w:tcPr>
            <w:tcW w:w="1151" w:type="dxa"/>
            <w:gridSpan w:val="3"/>
            <w:shd w:val="clear" w:color="auto" w:fill="auto"/>
          </w:tcPr>
          <w:p w:rsidR="005F4EA3" w:rsidRPr="007F2139" w:rsidRDefault="00581A6D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gridSpan w:val="3"/>
          </w:tcPr>
          <w:p w:rsidR="005F4EA3" w:rsidRPr="007F2139" w:rsidRDefault="005F4EA3" w:rsidP="00B05986"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7F213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2" w:type="dxa"/>
            <w:vMerge/>
            <w:shd w:val="clear" w:color="auto" w:fill="auto"/>
          </w:tcPr>
          <w:p w:rsidR="005F4EA3" w:rsidRPr="00C002C4" w:rsidRDefault="005F4EA3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5F4EA3" w:rsidRPr="00C002C4" w:rsidRDefault="005F4EA3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</w:tr>
      <w:tr w:rsidR="005F4EA3" w:rsidRPr="00C002C4" w:rsidTr="004217AC">
        <w:trPr>
          <w:gridAfter w:val="1"/>
          <w:wAfter w:w="12" w:type="dxa"/>
          <w:trHeight w:val="323"/>
        </w:trPr>
        <w:tc>
          <w:tcPr>
            <w:tcW w:w="691" w:type="dxa"/>
            <w:vMerge/>
            <w:shd w:val="clear" w:color="auto" w:fill="auto"/>
          </w:tcPr>
          <w:p w:rsidR="005F4EA3" w:rsidRPr="00C002C4" w:rsidRDefault="005F4EA3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5F4EA3" w:rsidRPr="00C002C4" w:rsidRDefault="005F4EA3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5F4EA3" w:rsidRPr="00C002C4" w:rsidRDefault="005F4EA3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5F4EA3" w:rsidRDefault="005F4EA3" w:rsidP="005F4EA3">
            <w:pPr>
              <w:ind w:left="-57" w:right="-57" w:firstLine="0"/>
              <w:rPr>
                <w:rFonts w:ascii="Times New Roman" w:hAnsi="Times New Roman" w:cs="Times New Roman"/>
              </w:rPr>
            </w:pPr>
            <w:r w:rsidRPr="00C002C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5F4EA3" w:rsidRPr="000E52F4" w:rsidRDefault="009211AA" w:rsidP="00B05584">
            <w:pPr>
              <w:ind w:left="-57" w:right="-57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1 36</w:t>
            </w:r>
            <w:r w:rsidR="00B0558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 </w:t>
            </w:r>
            <w:r w:rsidR="00B05584">
              <w:rPr>
                <w:rFonts w:ascii="Times New Roman" w:hAnsi="Times New Roman" w:cs="Times New Roman"/>
              </w:rPr>
              <w:t>129</w:t>
            </w:r>
            <w:r>
              <w:rPr>
                <w:rFonts w:ascii="Times New Roman" w:hAnsi="Times New Roman" w:cs="Times New Roman"/>
              </w:rPr>
              <w:t>,</w:t>
            </w:r>
            <w:r w:rsidR="00B0558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5F4EA3" w:rsidRPr="000E52F4" w:rsidRDefault="00C85E97" w:rsidP="00B05584">
            <w:pPr>
              <w:ind w:left="-57" w:right="-57"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1 297 </w:t>
            </w:r>
            <w:r w:rsidR="00B05584">
              <w:rPr>
                <w:rFonts w:ascii="Times New Roman" w:hAnsi="Times New Roman" w:cs="Times New Roman"/>
              </w:rPr>
              <w:t>944</w:t>
            </w:r>
            <w:r>
              <w:rPr>
                <w:rFonts w:ascii="Times New Roman" w:hAnsi="Times New Roman" w:cs="Times New Roman"/>
              </w:rPr>
              <w:t>,</w:t>
            </w:r>
            <w:r w:rsidR="00B0558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5F4EA3" w:rsidRPr="007F2139" w:rsidRDefault="004217AC" w:rsidP="009211AA">
            <w:pPr>
              <w:ind w:left="-57" w:right="-57" w:hanging="2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="009211AA">
              <w:rPr>
                <w:rFonts w:ascii="Times New Roman" w:hAnsi="Times New Roman" w:cs="Times New Roman"/>
              </w:rPr>
              <w:t> 263,0</w:t>
            </w:r>
          </w:p>
        </w:tc>
        <w:tc>
          <w:tcPr>
            <w:tcW w:w="1151" w:type="dxa"/>
            <w:gridSpan w:val="3"/>
            <w:shd w:val="clear" w:color="auto" w:fill="auto"/>
          </w:tcPr>
          <w:p w:rsidR="005F4EA3" w:rsidRPr="007F2139" w:rsidRDefault="009211AA" w:rsidP="00BD4417">
            <w:pPr>
              <w:ind w:left="-57" w:right="-57" w:firstLine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3 922,1</w:t>
            </w:r>
          </w:p>
        </w:tc>
        <w:tc>
          <w:tcPr>
            <w:tcW w:w="1116" w:type="dxa"/>
            <w:gridSpan w:val="3"/>
          </w:tcPr>
          <w:p w:rsidR="005F4EA3" w:rsidRPr="007F2139" w:rsidRDefault="005F4EA3" w:rsidP="00B0598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5F4EA3" w:rsidRPr="00C002C4" w:rsidRDefault="005F4EA3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vMerge/>
            <w:shd w:val="clear" w:color="auto" w:fill="auto"/>
          </w:tcPr>
          <w:p w:rsidR="005F4EA3" w:rsidRPr="00C002C4" w:rsidRDefault="005F4EA3" w:rsidP="00B05986">
            <w:pPr>
              <w:ind w:left="-57" w:right="-57" w:firstLine="0"/>
              <w:rPr>
                <w:rFonts w:ascii="Times New Roman" w:hAnsi="Times New Roman" w:cs="Times New Roman"/>
              </w:rPr>
            </w:pPr>
          </w:p>
        </w:tc>
      </w:tr>
    </w:tbl>
    <w:p w:rsidR="002B1563" w:rsidRDefault="005336A4" w:rsidP="002B1563">
      <w:pPr>
        <w:rPr>
          <w:rFonts w:ascii="Times New Roman" w:hAnsi="Times New Roman" w:cs="Times New Roman"/>
        </w:rPr>
      </w:pPr>
      <w:r w:rsidRPr="00F525DE">
        <w:rPr>
          <w:rFonts w:ascii="Times New Roman" w:hAnsi="Times New Roman" w:cs="Times New Roman"/>
        </w:rPr>
        <w:t xml:space="preserve"> </w:t>
      </w:r>
      <w:r w:rsidR="00C17E9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</w:t>
      </w:r>
      <w:r w:rsidR="002B1563">
        <w:rPr>
          <w:rFonts w:ascii="Times New Roman" w:hAnsi="Times New Roman" w:cs="Times New Roman"/>
        </w:rPr>
        <w:t xml:space="preserve">                               </w:t>
      </w:r>
    </w:p>
    <w:p w:rsidR="00285362" w:rsidRDefault="00285362" w:rsidP="00A610E6">
      <w:pPr>
        <w:ind w:firstLine="0"/>
        <w:rPr>
          <w:rFonts w:ascii="Times New Roman" w:hAnsi="Times New Roman" w:cs="Times New Roman"/>
          <w:sz w:val="27"/>
          <w:szCs w:val="27"/>
        </w:rPr>
      </w:pPr>
    </w:p>
    <w:p w:rsidR="00512612" w:rsidRDefault="00512612" w:rsidP="00512612">
      <w:pPr>
        <w:tabs>
          <w:tab w:val="left" w:pos="142"/>
        </w:tabs>
        <w:ind w:left="-709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культуры</w:t>
      </w:r>
    </w:p>
    <w:p w:rsidR="00512612" w:rsidRDefault="00512612" w:rsidP="00512612">
      <w:pPr>
        <w:tabs>
          <w:tab w:val="left" w:pos="142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Ленинградского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2D7B" w:rsidRDefault="00512612" w:rsidP="00512612">
      <w:pPr>
        <w:ind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E63FA1">
        <w:rPr>
          <w:rFonts w:ascii="Times New Roman" w:hAnsi="Times New Roman" w:cs="Times New Roman"/>
          <w:sz w:val="27"/>
          <w:szCs w:val="27"/>
        </w:rPr>
        <w:tab/>
      </w:r>
      <w:r w:rsidR="00C17E9D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7"/>
          <w:szCs w:val="27"/>
        </w:rPr>
        <w:t xml:space="preserve">                     </w:t>
      </w:r>
      <w:r w:rsidR="00FA3EA2">
        <w:rPr>
          <w:rFonts w:ascii="Times New Roman" w:hAnsi="Times New Roman" w:cs="Times New Roman"/>
          <w:sz w:val="27"/>
          <w:szCs w:val="27"/>
        </w:rPr>
        <w:t xml:space="preserve"> </w:t>
      </w:r>
      <w:r w:rsidR="00C17E9D">
        <w:rPr>
          <w:rFonts w:ascii="Times New Roman" w:hAnsi="Times New Roman" w:cs="Times New Roman"/>
          <w:sz w:val="27"/>
          <w:szCs w:val="27"/>
        </w:rPr>
        <w:t xml:space="preserve">            </w:t>
      </w:r>
      <w:r w:rsidR="007F2139">
        <w:rPr>
          <w:rFonts w:ascii="Times New Roman" w:hAnsi="Times New Roman" w:cs="Times New Roman"/>
          <w:sz w:val="27"/>
          <w:szCs w:val="27"/>
        </w:rPr>
        <w:t xml:space="preserve">    </w:t>
      </w:r>
      <w:r w:rsidR="00C17E9D">
        <w:rPr>
          <w:rFonts w:ascii="Times New Roman" w:hAnsi="Times New Roman" w:cs="Times New Roman"/>
          <w:sz w:val="27"/>
          <w:szCs w:val="27"/>
        </w:rPr>
        <w:t xml:space="preserve">      </w:t>
      </w:r>
      <w:r w:rsidR="001168D2">
        <w:rPr>
          <w:rFonts w:ascii="Times New Roman" w:hAnsi="Times New Roman" w:cs="Times New Roman"/>
          <w:sz w:val="27"/>
          <w:szCs w:val="27"/>
        </w:rPr>
        <w:t xml:space="preserve">        </w:t>
      </w:r>
      <w:r w:rsidR="00C17E9D">
        <w:rPr>
          <w:rFonts w:ascii="Times New Roman" w:hAnsi="Times New Roman" w:cs="Times New Roman"/>
          <w:sz w:val="27"/>
          <w:szCs w:val="27"/>
        </w:rPr>
        <w:t xml:space="preserve">   </w:t>
      </w:r>
      <w:r w:rsidR="005C5B85">
        <w:rPr>
          <w:rFonts w:ascii="Times New Roman" w:hAnsi="Times New Roman" w:cs="Times New Roman"/>
          <w:sz w:val="27"/>
          <w:szCs w:val="27"/>
        </w:rPr>
        <w:t xml:space="preserve">  </w:t>
      </w:r>
      <w:r w:rsidR="00E63FA1">
        <w:rPr>
          <w:rFonts w:ascii="Times New Roman" w:hAnsi="Times New Roman" w:cs="Times New Roman"/>
          <w:sz w:val="27"/>
          <w:szCs w:val="27"/>
        </w:rPr>
        <w:t xml:space="preserve">   </w:t>
      </w:r>
      <w:r w:rsidR="005C5B85">
        <w:rPr>
          <w:rFonts w:ascii="Times New Roman" w:hAnsi="Times New Roman" w:cs="Times New Roman"/>
          <w:sz w:val="27"/>
          <w:szCs w:val="27"/>
        </w:rPr>
        <w:t xml:space="preserve">     </w:t>
      </w:r>
      <w:r w:rsidR="00C17E9D">
        <w:rPr>
          <w:rFonts w:ascii="Times New Roman" w:hAnsi="Times New Roman" w:cs="Times New Roman"/>
          <w:sz w:val="27"/>
          <w:szCs w:val="27"/>
        </w:rPr>
        <w:t xml:space="preserve"> </w:t>
      </w:r>
      <w:r w:rsidR="00EC5F2E">
        <w:rPr>
          <w:rFonts w:ascii="Times New Roman" w:hAnsi="Times New Roman" w:cs="Times New Roman"/>
          <w:sz w:val="27"/>
          <w:szCs w:val="27"/>
        </w:rPr>
        <w:t xml:space="preserve">    </w:t>
      </w:r>
      <w:r w:rsidR="004730C3">
        <w:rPr>
          <w:rFonts w:ascii="Times New Roman" w:hAnsi="Times New Roman" w:cs="Times New Roman"/>
          <w:sz w:val="27"/>
          <w:szCs w:val="27"/>
        </w:rPr>
        <w:t xml:space="preserve">    </w:t>
      </w:r>
      <w:r w:rsidR="00EC5F2E">
        <w:rPr>
          <w:rFonts w:ascii="Times New Roman" w:hAnsi="Times New Roman" w:cs="Times New Roman"/>
          <w:sz w:val="27"/>
          <w:szCs w:val="27"/>
        </w:rPr>
        <w:t xml:space="preserve">    </w:t>
      </w:r>
      <w:r w:rsidR="00C17E9D">
        <w:rPr>
          <w:rFonts w:ascii="Times New Roman" w:hAnsi="Times New Roman" w:cs="Times New Roman"/>
          <w:sz w:val="27"/>
          <w:szCs w:val="27"/>
        </w:rPr>
        <w:t xml:space="preserve"> </w:t>
      </w:r>
      <w:r w:rsidR="00FA3EA2">
        <w:rPr>
          <w:rFonts w:ascii="Times New Roman" w:hAnsi="Times New Roman" w:cs="Times New Roman"/>
          <w:sz w:val="27"/>
          <w:szCs w:val="27"/>
        </w:rPr>
        <w:t>В</w:t>
      </w:r>
      <w:r w:rsidR="00940AA2">
        <w:rPr>
          <w:rFonts w:ascii="Times New Roman" w:hAnsi="Times New Roman" w:cs="Times New Roman"/>
          <w:sz w:val="27"/>
          <w:szCs w:val="27"/>
        </w:rPr>
        <w:t>.</w:t>
      </w:r>
      <w:r w:rsidR="007F2139">
        <w:rPr>
          <w:rFonts w:ascii="Times New Roman" w:hAnsi="Times New Roman" w:cs="Times New Roman"/>
          <w:sz w:val="27"/>
          <w:szCs w:val="27"/>
        </w:rPr>
        <w:t>В</w:t>
      </w:r>
      <w:r w:rsidR="00940AA2">
        <w:rPr>
          <w:rFonts w:ascii="Times New Roman" w:hAnsi="Times New Roman" w:cs="Times New Roman"/>
          <w:sz w:val="27"/>
          <w:szCs w:val="27"/>
        </w:rPr>
        <w:t xml:space="preserve">. </w:t>
      </w:r>
      <w:r w:rsidR="00FA3EA2">
        <w:rPr>
          <w:rFonts w:ascii="Times New Roman" w:hAnsi="Times New Roman" w:cs="Times New Roman"/>
          <w:sz w:val="27"/>
          <w:szCs w:val="27"/>
        </w:rPr>
        <w:t>Подкидышева</w:t>
      </w:r>
      <w:r w:rsidR="00FA1578">
        <w:rPr>
          <w:rFonts w:ascii="Times New Roman" w:hAnsi="Times New Roman" w:cs="Times New Roman"/>
          <w:sz w:val="27"/>
          <w:szCs w:val="27"/>
        </w:rPr>
        <w:t xml:space="preserve">     </w:t>
      </w:r>
      <w:bookmarkEnd w:id="0"/>
    </w:p>
    <w:p w:rsidR="00E63FA1" w:rsidRDefault="00E63FA1" w:rsidP="00042D7B">
      <w:pPr>
        <w:rPr>
          <w:rFonts w:ascii="Times New Roman" w:hAnsi="Times New Roman" w:cs="Times New Roman"/>
          <w:sz w:val="27"/>
          <w:szCs w:val="27"/>
        </w:rPr>
      </w:pPr>
    </w:p>
    <w:p w:rsidR="00042D7B" w:rsidRDefault="00042D7B" w:rsidP="00042D7B">
      <w:pPr>
        <w:rPr>
          <w:rFonts w:ascii="Times New Roman" w:hAnsi="Times New Roman" w:cs="Times New Roman"/>
          <w:sz w:val="27"/>
          <w:szCs w:val="27"/>
        </w:rPr>
      </w:pPr>
    </w:p>
    <w:p w:rsidR="004730C3" w:rsidRDefault="004730C3" w:rsidP="00042D7B">
      <w:pPr>
        <w:rPr>
          <w:rFonts w:ascii="Times New Roman" w:hAnsi="Times New Roman" w:cs="Times New Roman"/>
          <w:sz w:val="27"/>
          <w:szCs w:val="27"/>
        </w:rPr>
      </w:pPr>
    </w:p>
    <w:p w:rsidR="007245D9" w:rsidRDefault="007245D9" w:rsidP="00042D7B">
      <w:pPr>
        <w:rPr>
          <w:rFonts w:ascii="Times New Roman" w:hAnsi="Times New Roman" w:cs="Times New Roman"/>
          <w:sz w:val="27"/>
          <w:szCs w:val="27"/>
        </w:rPr>
      </w:pPr>
    </w:p>
    <w:p w:rsidR="007245D9" w:rsidRDefault="007245D9" w:rsidP="00042D7B">
      <w:pPr>
        <w:rPr>
          <w:rFonts w:ascii="Times New Roman" w:hAnsi="Times New Roman" w:cs="Times New Roman"/>
          <w:sz w:val="27"/>
          <w:szCs w:val="27"/>
        </w:rPr>
      </w:pPr>
    </w:p>
    <w:p w:rsidR="007245D9" w:rsidRDefault="007245D9" w:rsidP="00042D7B">
      <w:pPr>
        <w:rPr>
          <w:rFonts w:ascii="Times New Roman" w:hAnsi="Times New Roman" w:cs="Times New Roman"/>
          <w:sz w:val="27"/>
          <w:szCs w:val="27"/>
        </w:rPr>
      </w:pPr>
    </w:p>
    <w:p w:rsidR="007245D9" w:rsidRDefault="007245D9" w:rsidP="00042D7B">
      <w:pPr>
        <w:rPr>
          <w:rFonts w:ascii="Times New Roman" w:hAnsi="Times New Roman" w:cs="Times New Roman"/>
          <w:sz w:val="27"/>
          <w:szCs w:val="27"/>
        </w:rPr>
      </w:pPr>
    </w:p>
    <w:p w:rsidR="007245D9" w:rsidRDefault="007245D9" w:rsidP="00042D7B">
      <w:pPr>
        <w:rPr>
          <w:rFonts w:ascii="Times New Roman" w:hAnsi="Times New Roman" w:cs="Times New Roman"/>
          <w:sz w:val="27"/>
          <w:szCs w:val="27"/>
        </w:rPr>
      </w:pPr>
    </w:p>
    <w:p w:rsidR="007245D9" w:rsidRDefault="007245D9" w:rsidP="00042D7B">
      <w:pPr>
        <w:rPr>
          <w:rFonts w:ascii="Times New Roman" w:hAnsi="Times New Roman" w:cs="Times New Roman"/>
          <w:sz w:val="27"/>
          <w:szCs w:val="27"/>
        </w:rPr>
      </w:pPr>
    </w:p>
    <w:p w:rsidR="007245D9" w:rsidRDefault="007245D9" w:rsidP="00042D7B">
      <w:pPr>
        <w:rPr>
          <w:rFonts w:ascii="Times New Roman" w:hAnsi="Times New Roman" w:cs="Times New Roman"/>
          <w:sz w:val="27"/>
          <w:szCs w:val="27"/>
        </w:rPr>
      </w:pPr>
    </w:p>
    <w:p w:rsidR="0018289F" w:rsidRDefault="0018289F" w:rsidP="00042D7B">
      <w:pPr>
        <w:rPr>
          <w:rFonts w:ascii="Times New Roman" w:hAnsi="Times New Roman" w:cs="Times New Roman"/>
          <w:sz w:val="27"/>
          <w:szCs w:val="27"/>
        </w:rPr>
      </w:pPr>
    </w:p>
    <w:p w:rsidR="0018289F" w:rsidRDefault="0018289F" w:rsidP="00042D7B">
      <w:pPr>
        <w:rPr>
          <w:rFonts w:ascii="Times New Roman" w:hAnsi="Times New Roman" w:cs="Times New Roman"/>
          <w:sz w:val="27"/>
          <w:szCs w:val="27"/>
        </w:rPr>
      </w:pPr>
    </w:p>
    <w:p w:rsidR="0018289F" w:rsidRDefault="0018289F" w:rsidP="00042D7B">
      <w:pPr>
        <w:rPr>
          <w:rFonts w:ascii="Times New Roman" w:hAnsi="Times New Roman" w:cs="Times New Roman"/>
          <w:sz w:val="27"/>
          <w:szCs w:val="27"/>
        </w:rPr>
      </w:pPr>
    </w:p>
    <w:p w:rsidR="0018289F" w:rsidRDefault="0018289F" w:rsidP="00042D7B">
      <w:pPr>
        <w:rPr>
          <w:rFonts w:ascii="Times New Roman" w:hAnsi="Times New Roman" w:cs="Times New Roman"/>
          <w:sz w:val="27"/>
          <w:szCs w:val="27"/>
        </w:rPr>
      </w:pPr>
    </w:p>
    <w:sectPr w:rsidR="0018289F" w:rsidSect="002549A2">
      <w:headerReference w:type="default" r:id="rId9"/>
      <w:endnotePr>
        <w:numFmt w:val="chicago"/>
      </w:endnotePr>
      <w:type w:val="continuous"/>
      <w:pgSz w:w="16837" w:h="11905" w:orient="landscape" w:code="9"/>
      <w:pgMar w:top="1701" w:right="1134" w:bottom="567" w:left="1134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509" w:rsidRDefault="00CD2509" w:rsidP="007454EF">
      <w:r>
        <w:separator/>
      </w:r>
    </w:p>
  </w:endnote>
  <w:endnote w:type="continuationSeparator" w:id="0">
    <w:p w:rsidR="00CD2509" w:rsidRDefault="00CD2509" w:rsidP="007454EF">
      <w:r>
        <w:continuationSeparator/>
      </w:r>
    </w:p>
  </w:endnote>
  <w:endnote w:id="1">
    <w:p w:rsidR="00574812" w:rsidRPr="00E63FA1" w:rsidRDefault="00574812" w:rsidP="00E63FA1">
      <w:pPr>
        <w:pStyle w:val="affff9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509" w:rsidRDefault="00CD2509" w:rsidP="007454EF">
      <w:r>
        <w:separator/>
      </w:r>
    </w:p>
  </w:footnote>
  <w:footnote w:type="continuationSeparator" w:id="0">
    <w:p w:rsidR="00CD2509" w:rsidRDefault="00CD2509" w:rsidP="007454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812" w:rsidRDefault="00574812">
    <w:pPr>
      <w:pStyle w:val="affff0"/>
      <w:jc w:val="center"/>
    </w:pPr>
    <w:r>
      <w:fldChar w:fldCharType="begin"/>
    </w:r>
    <w:r>
      <w:instrText>PAGE   \* MERGEFORMAT</w:instrText>
    </w:r>
    <w:r>
      <w:fldChar w:fldCharType="separate"/>
    </w:r>
    <w:r w:rsidR="008D762E">
      <w:rPr>
        <w:noProof/>
      </w:rPr>
      <w:t>16</w:t>
    </w:r>
    <w:r>
      <w:fldChar w:fldCharType="end"/>
    </w:r>
  </w:p>
  <w:p w:rsidR="00574812" w:rsidRDefault="00574812">
    <w:pPr>
      <w:pStyle w:val="aff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58791C"/>
    <w:multiLevelType w:val="singleLevel"/>
    <w:tmpl w:val="D65E5366"/>
    <w:lvl w:ilvl="0">
      <w:start w:val="2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attachedTemplate r:id="rId1"/>
  <w:defaultTabStop w:val="720"/>
  <w:autoHyphenation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EB1"/>
    <w:rsid w:val="0000153E"/>
    <w:rsid w:val="00006085"/>
    <w:rsid w:val="000067DA"/>
    <w:rsid w:val="00010749"/>
    <w:rsid w:val="00014B06"/>
    <w:rsid w:val="00015D17"/>
    <w:rsid w:val="000175CA"/>
    <w:rsid w:val="00017AF3"/>
    <w:rsid w:val="00022A7A"/>
    <w:rsid w:val="000273DE"/>
    <w:rsid w:val="00027708"/>
    <w:rsid w:val="000334D2"/>
    <w:rsid w:val="00035B2F"/>
    <w:rsid w:val="00040192"/>
    <w:rsid w:val="00042D7B"/>
    <w:rsid w:val="0005155C"/>
    <w:rsid w:val="000519D4"/>
    <w:rsid w:val="000549C4"/>
    <w:rsid w:val="00060416"/>
    <w:rsid w:val="00060B85"/>
    <w:rsid w:val="00060ECF"/>
    <w:rsid w:val="00064227"/>
    <w:rsid w:val="00067348"/>
    <w:rsid w:val="0007164D"/>
    <w:rsid w:val="000719A1"/>
    <w:rsid w:val="00077175"/>
    <w:rsid w:val="00077C96"/>
    <w:rsid w:val="00081E45"/>
    <w:rsid w:val="00084EE9"/>
    <w:rsid w:val="0008529D"/>
    <w:rsid w:val="000904E2"/>
    <w:rsid w:val="00091B9B"/>
    <w:rsid w:val="000964A7"/>
    <w:rsid w:val="000968E7"/>
    <w:rsid w:val="000A1912"/>
    <w:rsid w:val="000A27E2"/>
    <w:rsid w:val="000A3F6A"/>
    <w:rsid w:val="000A48AC"/>
    <w:rsid w:val="000A4D43"/>
    <w:rsid w:val="000A5078"/>
    <w:rsid w:val="000A5657"/>
    <w:rsid w:val="000A567A"/>
    <w:rsid w:val="000A7581"/>
    <w:rsid w:val="000B0554"/>
    <w:rsid w:val="000B1BD1"/>
    <w:rsid w:val="000B3C83"/>
    <w:rsid w:val="000B6143"/>
    <w:rsid w:val="000B7FD5"/>
    <w:rsid w:val="000C295B"/>
    <w:rsid w:val="000C739C"/>
    <w:rsid w:val="000D3336"/>
    <w:rsid w:val="000D3A3E"/>
    <w:rsid w:val="000D4D14"/>
    <w:rsid w:val="000D563B"/>
    <w:rsid w:val="000D6160"/>
    <w:rsid w:val="000D653E"/>
    <w:rsid w:val="000E0BD8"/>
    <w:rsid w:val="000E27E2"/>
    <w:rsid w:val="000E52F4"/>
    <w:rsid w:val="000F22C4"/>
    <w:rsid w:val="000F6AA1"/>
    <w:rsid w:val="001028F1"/>
    <w:rsid w:val="001071E1"/>
    <w:rsid w:val="0011047E"/>
    <w:rsid w:val="00111858"/>
    <w:rsid w:val="00113BAB"/>
    <w:rsid w:val="00113EB6"/>
    <w:rsid w:val="00115256"/>
    <w:rsid w:val="00115631"/>
    <w:rsid w:val="001168D2"/>
    <w:rsid w:val="00117786"/>
    <w:rsid w:val="001178E8"/>
    <w:rsid w:val="0012155C"/>
    <w:rsid w:val="00121D53"/>
    <w:rsid w:val="00130C8B"/>
    <w:rsid w:val="001329B7"/>
    <w:rsid w:val="001336F7"/>
    <w:rsid w:val="00133E17"/>
    <w:rsid w:val="00135537"/>
    <w:rsid w:val="00141422"/>
    <w:rsid w:val="00142164"/>
    <w:rsid w:val="001478A4"/>
    <w:rsid w:val="00151771"/>
    <w:rsid w:val="00153E6E"/>
    <w:rsid w:val="001606D2"/>
    <w:rsid w:val="00161AC9"/>
    <w:rsid w:val="00161CBA"/>
    <w:rsid w:val="001639BB"/>
    <w:rsid w:val="001673C4"/>
    <w:rsid w:val="00170A7D"/>
    <w:rsid w:val="00172859"/>
    <w:rsid w:val="00176936"/>
    <w:rsid w:val="001769C5"/>
    <w:rsid w:val="001776EC"/>
    <w:rsid w:val="00180661"/>
    <w:rsid w:val="0018094C"/>
    <w:rsid w:val="001827A3"/>
    <w:rsid w:val="0018289F"/>
    <w:rsid w:val="00184291"/>
    <w:rsid w:val="00185491"/>
    <w:rsid w:val="00187779"/>
    <w:rsid w:val="0019414A"/>
    <w:rsid w:val="00194733"/>
    <w:rsid w:val="001962FD"/>
    <w:rsid w:val="00197D28"/>
    <w:rsid w:val="001A2D8B"/>
    <w:rsid w:val="001A6057"/>
    <w:rsid w:val="001A77E9"/>
    <w:rsid w:val="001B0003"/>
    <w:rsid w:val="001B0D11"/>
    <w:rsid w:val="001B1A9E"/>
    <w:rsid w:val="001B6763"/>
    <w:rsid w:val="001C053C"/>
    <w:rsid w:val="001C12E5"/>
    <w:rsid w:val="001C18E1"/>
    <w:rsid w:val="001C3B51"/>
    <w:rsid w:val="001C6E60"/>
    <w:rsid w:val="001D4688"/>
    <w:rsid w:val="001D5FCD"/>
    <w:rsid w:val="001E54D5"/>
    <w:rsid w:val="001E7C6E"/>
    <w:rsid w:val="001F07FF"/>
    <w:rsid w:val="001F4DF1"/>
    <w:rsid w:val="002010E0"/>
    <w:rsid w:val="00202A63"/>
    <w:rsid w:val="00204DC6"/>
    <w:rsid w:val="00222051"/>
    <w:rsid w:val="0022245D"/>
    <w:rsid w:val="00223764"/>
    <w:rsid w:val="002264F9"/>
    <w:rsid w:val="00226C9F"/>
    <w:rsid w:val="00227202"/>
    <w:rsid w:val="002311D7"/>
    <w:rsid w:val="002325B6"/>
    <w:rsid w:val="0023475C"/>
    <w:rsid w:val="00234D1E"/>
    <w:rsid w:val="002364E1"/>
    <w:rsid w:val="00236D0E"/>
    <w:rsid w:val="00236EE1"/>
    <w:rsid w:val="0023797F"/>
    <w:rsid w:val="00240225"/>
    <w:rsid w:val="00240D8B"/>
    <w:rsid w:val="00242C1F"/>
    <w:rsid w:val="00243626"/>
    <w:rsid w:val="00244551"/>
    <w:rsid w:val="002505D2"/>
    <w:rsid w:val="00250ABB"/>
    <w:rsid w:val="002525A2"/>
    <w:rsid w:val="00253251"/>
    <w:rsid w:val="00253BFF"/>
    <w:rsid w:val="00253D19"/>
    <w:rsid w:val="002549A2"/>
    <w:rsid w:val="00262128"/>
    <w:rsid w:val="002653EE"/>
    <w:rsid w:val="0026545A"/>
    <w:rsid w:val="002721EF"/>
    <w:rsid w:val="00272E08"/>
    <w:rsid w:val="00273204"/>
    <w:rsid w:val="002741DE"/>
    <w:rsid w:val="002751C2"/>
    <w:rsid w:val="00275AA8"/>
    <w:rsid w:val="0028097A"/>
    <w:rsid w:val="0028137B"/>
    <w:rsid w:val="002815A7"/>
    <w:rsid w:val="0028337A"/>
    <w:rsid w:val="00284E26"/>
    <w:rsid w:val="00284F6B"/>
    <w:rsid w:val="00284FDE"/>
    <w:rsid w:val="00285362"/>
    <w:rsid w:val="00290896"/>
    <w:rsid w:val="0029147B"/>
    <w:rsid w:val="00291729"/>
    <w:rsid w:val="002921AE"/>
    <w:rsid w:val="002940DC"/>
    <w:rsid w:val="002946B7"/>
    <w:rsid w:val="002A19DE"/>
    <w:rsid w:val="002A7126"/>
    <w:rsid w:val="002A7626"/>
    <w:rsid w:val="002B0A64"/>
    <w:rsid w:val="002B1563"/>
    <w:rsid w:val="002B4DE0"/>
    <w:rsid w:val="002B7C8A"/>
    <w:rsid w:val="002C03F1"/>
    <w:rsid w:val="002C07B5"/>
    <w:rsid w:val="002C272B"/>
    <w:rsid w:val="002C3A9E"/>
    <w:rsid w:val="002C450B"/>
    <w:rsid w:val="002C45A8"/>
    <w:rsid w:val="002C492D"/>
    <w:rsid w:val="002C7CFD"/>
    <w:rsid w:val="002D52DA"/>
    <w:rsid w:val="002D5A13"/>
    <w:rsid w:val="002E1098"/>
    <w:rsid w:val="002E3428"/>
    <w:rsid w:val="002E67E8"/>
    <w:rsid w:val="002E6E5A"/>
    <w:rsid w:val="002E6EFD"/>
    <w:rsid w:val="002F29CE"/>
    <w:rsid w:val="002F3D9A"/>
    <w:rsid w:val="002F40CD"/>
    <w:rsid w:val="002F4319"/>
    <w:rsid w:val="002F4A03"/>
    <w:rsid w:val="002F5056"/>
    <w:rsid w:val="002F5880"/>
    <w:rsid w:val="00300ACB"/>
    <w:rsid w:val="00301FCE"/>
    <w:rsid w:val="0030345A"/>
    <w:rsid w:val="00303F98"/>
    <w:rsid w:val="00305729"/>
    <w:rsid w:val="00312846"/>
    <w:rsid w:val="00313694"/>
    <w:rsid w:val="00315AFF"/>
    <w:rsid w:val="0031759A"/>
    <w:rsid w:val="00317A92"/>
    <w:rsid w:val="003203A3"/>
    <w:rsid w:val="00326313"/>
    <w:rsid w:val="0033049A"/>
    <w:rsid w:val="00333EE6"/>
    <w:rsid w:val="00334F80"/>
    <w:rsid w:val="00335EE7"/>
    <w:rsid w:val="00335FC9"/>
    <w:rsid w:val="00336437"/>
    <w:rsid w:val="00336F69"/>
    <w:rsid w:val="003435F1"/>
    <w:rsid w:val="00344303"/>
    <w:rsid w:val="00344D3B"/>
    <w:rsid w:val="00345CC8"/>
    <w:rsid w:val="00346B3A"/>
    <w:rsid w:val="00346D6A"/>
    <w:rsid w:val="0034789E"/>
    <w:rsid w:val="00362E35"/>
    <w:rsid w:val="003645E7"/>
    <w:rsid w:val="00365FCC"/>
    <w:rsid w:val="00366FEC"/>
    <w:rsid w:val="00371092"/>
    <w:rsid w:val="00373770"/>
    <w:rsid w:val="00373A70"/>
    <w:rsid w:val="00374071"/>
    <w:rsid w:val="003750A5"/>
    <w:rsid w:val="003750E5"/>
    <w:rsid w:val="003754F4"/>
    <w:rsid w:val="00375BAB"/>
    <w:rsid w:val="00375C38"/>
    <w:rsid w:val="003779A5"/>
    <w:rsid w:val="00382DF1"/>
    <w:rsid w:val="00384DDC"/>
    <w:rsid w:val="00392381"/>
    <w:rsid w:val="0039438B"/>
    <w:rsid w:val="0039552B"/>
    <w:rsid w:val="00396368"/>
    <w:rsid w:val="003A06E4"/>
    <w:rsid w:val="003A0726"/>
    <w:rsid w:val="003A146A"/>
    <w:rsid w:val="003A2C5F"/>
    <w:rsid w:val="003A2F44"/>
    <w:rsid w:val="003A5D67"/>
    <w:rsid w:val="003B50CC"/>
    <w:rsid w:val="003B54A4"/>
    <w:rsid w:val="003C35A1"/>
    <w:rsid w:val="003C4C3C"/>
    <w:rsid w:val="003D0BEE"/>
    <w:rsid w:val="003D28E9"/>
    <w:rsid w:val="003D290F"/>
    <w:rsid w:val="003D349F"/>
    <w:rsid w:val="003D594F"/>
    <w:rsid w:val="003D5EDE"/>
    <w:rsid w:val="003D6238"/>
    <w:rsid w:val="003D7B88"/>
    <w:rsid w:val="003E4EA6"/>
    <w:rsid w:val="003E51BD"/>
    <w:rsid w:val="003E73E0"/>
    <w:rsid w:val="003F0054"/>
    <w:rsid w:val="003F0CD5"/>
    <w:rsid w:val="003F28BD"/>
    <w:rsid w:val="0040006C"/>
    <w:rsid w:val="004020BD"/>
    <w:rsid w:val="00402D10"/>
    <w:rsid w:val="00405079"/>
    <w:rsid w:val="004051C5"/>
    <w:rsid w:val="00405C85"/>
    <w:rsid w:val="00406266"/>
    <w:rsid w:val="00411873"/>
    <w:rsid w:val="0041229D"/>
    <w:rsid w:val="00414E30"/>
    <w:rsid w:val="00415360"/>
    <w:rsid w:val="00417CB1"/>
    <w:rsid w:val="004217AC"/>
    <w:rsid w:val="00422E8A"/>
    <w:rsid w:val="004252E8"/>
    <w:rsid w:val="0042675A"/>
    <w:rsid w:val="00427F68"/>
    <w:rsid w:val="00431144"/>
    <w:rsid w:val="00437BF4"/>
    <w:rsid w:val="00443608"/>
    <w:rsid w:val="0044461F"/>
    <w:rsid w:val="0044680D"/>
    <w:rsid w:val="0045064E"/>
    <w:rsid w:val="00455DDF"/>
    <w:rsid w:val="00456419"/>
    <w:rsid w:val="0046320D"/>
    <w:rsid w:val="00466355"/>
    <w:rsid w:val="00471E0F"/>
    <w:rsid w:val="004730C3"/>
    <w:rsid w:val="00476C90"/>
    <w:rsid w:val="004826C3"/>
    <w:rsid w:val="00483781"/>
    <w:rsid w:val="00485F50"/>
    <w:rsid w:val="004866BA"/>
    <w:rsid w:val="0049221A"/>
    <w:rsid w:val="004927A6"/>
    <w:rsid w:val="00496C22"/>
    <w:rsid w:val="004A0440"/>
    <w:rsid w:val="004A110E"/>
    <w:rsid w:val="004A2744"/>
    <w:rsid w:val="004A3890"/>
    <w:rsid w:val="004A6082"/>
    <w:rsid w:val="004A72BB"/>
    <w:rsid w:val="004B07D1"/>
    <w:rsid w:val="004B0F9D"/>
    <w:rsid w:val="004B19D8"/>
    <w:rsid w:val="004C1015"/>
    <w:rsid w:val="004C23F7"/>
    <w:rsid w:val="004C365F"/>
    <w:rsid w:val="004C4235"/>
    <w:rsid w:val="004D3807"/>
    <w:rsid w:val="004D6703"/>
    <w:rsid w:val="004D6729"/>
    <w:rsid w:val="004D7CAC"/>
    <w:rsid w:val="004E2DDA"/>
    <w:rsid w:val="004E543A"/>
    <w:rsid w:val="004F024A"/>
    <w:rsid w:val="004F0825"/>
    <w:rsid w:val="004F6727"/>
    <w:rsid w:val="004F7A7C"/>
    <w:rsid w:val="00503BA9"/>
    <w:rsid w:val="00504524"/>
    <w:rsid w:val="005065CC"/>
    <w:rsid w:val="00506EF5"/>
    <w:rsid w:val="0050732E"/>
    <w:rsid w:val="00512612"/>
    <w:rsid w:val="00512DD8"/>
    <w:rsid w:val="00514DCC"/>
    <w:rsid w:val="0051691B"/>
    <w:rsid w:val="00520B51"/>
    <w:rsid w:val="0052108D"/>
    <w:rsid w:val="00523566"/>
    <w:rsid w:val="00530354"/>
    <w:rsid w:val="00530757"/>
    <w:rsid w:val="005336A4"/>
    <w:rsid w:val="0053376E"/>
    <w:rsid w:val="00537DDE"/>
    <w:rsid w:val="00541232"/>
    <w:rsid w:val="0054310E"/>
    <w:rsid w:val="00546139"/>
    <w:rsid w:val="00552B78"/>
    <w:rsid w:val="00555C7B"/>
    <w:rsid w:val="00557037"/>
    <w:rsid w:val="00557B59"/>
    <w:rsid w:val="00564C74"/>
    <w:rsid w:val="00571DFE"/>
    <w:rsid w:val="005726B9"/>
    <w:rsid w:val="005734CB"/>
    <w:rsid w:val="00574812"/>
    <w:rsid w:val="00581A6D"/>
    <w:rsid w:val="00581C12"/>
    <w:rsid w:val="00585947"/>
    <w:rsid w:val="00591C38"/>
    <w:rsid w:val="005925DC"/>
    <w:rsid w:val="00592DE6"/>
    <w:rsid w:val="00595058"/>
    <w:rsid w:val="005A0C4B"/>
    <w:rsid w:val="005A380E"/>
    <w:rsid w:val="005A7401"/>
    <w:rsid w:val="005B069A"/>
    <w:rsid w:val="005B0887"/>
    <w:rsid w:val="005B47C7"/>
    <w:rsid w:val="005B5405"/>
    <w:rsid w:val="005B6EEF"/>
    <w:rsid w:val="005B730F"/>
    <w:rsid w:val="005B7471"/>
    <w:rsid w:val="005C21D9"/>
    <w:rsid w:val="005C2600"/>
    <w:rsid w:val="005C530D"/>
    <w:rsid w:val="005C5B85"/>
    <w:rsid w:val="005C6B28"/>
    <w:rsid w:val="005D4B60"/>
    <w:rsid w:val="005D4E7D"/>
    <w:rsid w:val="005D6858"/>
    <w:rsid w:val="005D6E96"/>
    <w:rsid w:val="005D76D9"/>
    <w:rsid w:val="005E2611"/>
    <w:rsid w:val="005E6E76"/>
    <w:rsid w:val="005E7C1E"/>
    <w:rsid w:val="005F3C23"/>
    <w:rsid w:val="005F3C2B"/>
    <w:rsid w:val="005F4094"/>
    <w:rsid w:val="005F4EA3"/>
    <w:rsid w:val="005F6FA6"/>
    <w:rsid w:val="005F78B0"/>
    <w:rsid w:val="00602722"/>
    <w:rsid w:val="00602E0F"/>
    <w:rsid w:val="00604954"/>
    <w:rsid w:val="00607790"/>
    <w:rsid w:val="00612563"/>
    <w:rsid w:val="006164EF"/>
    <w:rsid w:val="00616A2E"/>
    <w:rsid w:val="006178EC"/>
    <w:rsid w:val="006179A1"/>
    <w:rsid w:val="00621862"/>
    <w:rsid w:val="00627A04"/>
    <w:rsid w:val="00632C35"/>
    <w:rsid w:val="00634E44"/>
    <w:rsid w:val="00637900"/>
    <w:rsid w:val="00640498"/>
    <w:rsid w:val="0064083B"/>
    <w:rsid w:val="006413EA"/>
    <w:rsid w:val="006429D4"/>
    <w:rsid w:val="00646461"/>
    <w:rsid w:val="00646D09"/>
    <w:rsid w:val="00651869"/>
    <w:rsid w:val="0065357A"/>
    <w:rsid w:val="006540D7"/>
    <w:rsid w:val="00656124"/>
    <w:rsid w:val="006572C9"/>
    <w:rsid w:val="006574E7"/>
    <w:rsid w:val="006575B1"/>
    <w:rsid w:val="006614B5"/>
    <w:rsid w:val="00662CDC"/>
    <w:rsid w:val="00663D85"/>
    <w:rsid w:val="00666279"/>
    <w:rsid w:val="00667547"/>
    <w:rsid w:val="00670B34"/>
    <w:rsid w:val="0067426B"/>
    <w:rsid w:val="00675818"/>
    <w:rsid w:val="00676D6F"/>
    <w:rsid w:val="0068006D"/>
    <w:rsid w:val="00687140"/>
    <w:rsid w:val="00687F6B"/>
    <w:rsid w:val="00690DAF"/>
    <w:rsid w:val="00692AE3"/>
    <w:rsid w:val="00692B35"/>
    <w:rsid w:val="00693C12"/>
    <w:rsid w:val="006A192B"/>
    <w:rsid w:val="006A5F56"/>
    <w:rsid w:val="006A6E39"/>
    <w:rsid w:val="006B297B"/>
    <w:rsid w:val="006B3592"/>
    <w:rsid w:val="006B49B6"/>
    <w:rsid w:val="006B5A08"/>
    <w:rsid w:val="006B6F57"/>
    <w:rsid w:val="006C1FA0"/>
    <w:rsid w:val="006C7553"/>
    <w:rsid w:val="006D49C2"/>
    <w:rsid w:val="006D4C2B"/>
    <w:rsid w:val="006D551F"/>
    <w:rsid w:val="006D7A94"/>
    <w:rsid w:val="006E45BD"/>
    <w:rsid w:val="006E54AF"/>
    <w:rsid w:val="006E572A"/>
    <w:rsid w:val="006E7676"/>
    <w:rsid w:val="006F08E6"/>
    <w:rsid w:val="006F1425"/>
    <w:rsid w:val="006F17F9"/>
    <w:rsid w:val="006F3F29"/>
    <w:rsid w:val="006F4B3B"/>
    <w:rsid w:val="006F4FCF"/>
    <w:rsid w:val="006F5398"/>
    <w:rsid w:val="006F60F6"/>
    <w:rsid w:val="006F69DA"/>
    <w:rsid w:val="006F7750"/>
    <w:rsid w:val="006F7AB2"/>
    <w:rsid w:val="00701ED9"/>
    <w:rsid w:val="00702514"/>
    <w:rsid w:val="00702C62"/>
    <w:rsid w:val="007069C8"/>
    <w:rsid w:val="00707A2C"/>
    <w:rsid w:val="0071259D"/>
    <w:rsid w:val="007131ED"/>
    <w:rsid w:val="00716BC1"/>
    <w:rsid w:val="00716D14"/>
    <w:rsid w:val="007177F0"/>
    <w:rsid w:val="00720AD2"/>
    <w:rsid w:val="00721282"/>
    <w:rsid w:val="007245D9"/>
    <w:rsid w:val="00725729"/>
    <w:rsid w:val="007302D6"/>
    <w:rsid w:val="00730705"/>
    <w:rsid w:val="0073272C"/>
    <w:rsid w:val="0073469E"/>
    <w:rsid w:val="00735020"/>
    <w:rsid w:val="00740A96"/>
    <w:rsid w:val="007410AC"/>
    <w:rsid w:val="007437D5"/>
    <w:rsid w:val="007444E5"/>
    <w:rsid w:val="00745412"/>
    <w:rsid w:val="007454EF"/>
    <w:rsid w:val="00746D6E"/>
    <w:rsid w:val="00750E96"/>
    <w:rsid w:val="007514E5"/>
    <w:rsid w:val="00751970"/>
    <w:rsid w:val="00753D9B"/>
    <w:rsid w:val="007542A8"/>
    <w:rsid w:val="00754A70"/>
    <w:rsid w:val="007621AD"/>
    <w:rsid w:val="00764D8B"/>
    <w:rsid w:val="007666BC"/>
    <w:rsid w:val="007667FE"/>
    <w:rsid w:val="0077253D"/>
    <w:rsid w:val="0077373F"/>
    <w:rsid w:val="00774E67"/>
    <w:rsid w:val="0078221C"/>
    <w:rsid w:val="00782D63"/>
    <w:rsid w:val="00787BC9"/>
    <w:rsid w:val="007901B5"/>
    <w:rsid w:val="00790FC8"/>
    <w:rsid w:val="007910FB"/>
    <w:rsid w:val="00791DCA"/>
    <w:rsid w:val="00792233"/>
    <w:rsid w:val="00794541"/>
    <w:rsid w:val="007975AF"/>
    <w:rsid w:val="007A02C3"/>
    <w:rsid w:val="007A494F"/>
    <w:rsid w:val="007A67C2"/>
    <w:rsid w:val="007B3DE5"/>
    <w:rsid w:val="007B5689"/>
    <w:rsid w:val="007B5F67"/>
    <w:rsid w:val="007B6FB4"/>
    <w:rsid w:val="007C00FA"/>
    <w:rsid w:val="007C24B6"/>
    <w:rsid w:val="007C2C5D"/>
    <w:rsid w:val="007C579C"/>
    <w:rsid w:val="007C636A"/>
    <w:rsid w:val="007C6CAD"/>
    <w:rsid w:val="007C7E25"/>
    <w:rsid w:val="007D3F0D"/>
    <w:rsid w:val="007D5B3B"/>
    <w:rsid w:val="007D6613"/>
    <w:rsid w:val="007E4160"/>
    <w:rsid w:val="007E6A44"/>
    <w:rsid w:val="007E76D5"/>
    <w:rsid w:val="007E7FF3"/>
    <w:rsid w:val="007F1E3E"/>
    <w:rsid w:val="007F2139"/>
    <w:rsid w:val="007F3DE8"/>
    <w:rsid w:val="007F3E6E"/>
    <w:rsid w:val="007F4D49"/>
    <w:rsid w:val="00802017"/>
    <w:rsid w:val="00802E4E"/>
    <w:rsid w:val="00803AB0"/>
    <w:rsid w:val="00804166"/>
    <w:rsid w:val="0080769E"/>
    <w:rsid w:val="008139A9"/>
    <w:rsid w:val="00814525"/>
    <w:rsid w:val="00816DB1"/>
    <w:rsid w:val="00817CCF"/>
    <w:rsid w:val="00822E0A"/>
    <w:rsid w:val="0082384E"/>
    <w:rsid w:val="008269B1"/>
    <w:rsid w:val="00827DFD"/>
    <w:rsid w:val="00830377"/>
    <w:rsid w:val="00830E51"/>
    <w:rsid w:val="00831995"/>
    <w:rsid w:val="00833B89"/>
    <w:rsid w:val="00834355"/>
    <w:rsid w:val="008347AD"/>
    <w:rsid w:val="00842629"/>
    <w:rsid w:val="00844B45"/>
    <w:rsid w:val="00845885"/>
    <w:rsid w:val="0084712A"/>
    <w:rsid w:val="0085019C"/>
    <w:rsid w:val="00850A5D"/>
    <w:rsid w:val="00851CBF"/>
    <w:rsid w:val="00854D47"/>
    <w:rsid w:val="00856A9C"/>
    <w:rsid w:val="00857516"/>
    <w:rsid w:val="00860B25"/>
    <w:rsid w:val="00862A1F"/>
    <w:rsid w:val="00873D76"/>
    <w:rsid w:val="008804AC"/>
    <w:rsid w:val="008804D0"/>
    <w:rsid w:val="00881570"/>
    <w:rsid w:val="00886723"/>
    <w:rsid w:val="008930EC"/>
    <w:rsid w:val="00894B3C"/>
    <w:rsid w:val="008A440F"/>
    <w:rsid w:val="008A4BAD"/>
    <w:rsid w:val="008A508D"/>
    <w:rsid w:val="008A60C1"/>
    <w:rsid w:val="008A6276"/>
    <w:rsid w:val="008A69BC"/>
    <w:rsid w:val="008A6D0A"/>
    <w:rsid w:val="008B2927"/>
    <w:rsid w:val="008B2C5A"/>
    <w:rsid w:val="008B4D24"/>
    <w:rsid w:val="008C1121"/>
    <w:rsid w:val="008C360C"/>
    <w:rsid w:val="008C4883"/>
    <w:rsid w:val="008C4A7E"/>
    <w:rsid w:val="008C59CD"/>
    <w:rsid w:val="008C609A"/>
    <w:rsid w:val="008D12ED"/>
    <w:rsid w:val="008D228E"/>
    <w:rsid w:val="008D2DF9"/>
    <w:rsid w:val="008D3A5F"/>
    <w:rsid w:val="008D612A"/>
    <w:rsid w:val="008D6316"/>
    <w:rsid w:val="008D704C"/>
    <w:rsid w:val="008D75FF"/>
    <w:rsid w:val="008D762E"/>
    <w:rsid w:val="008E720D"/>
    <w:rsid w:val="008E7462"/>
    <w:rsid w:val="008F19C9"/>
    <w:rsid w:val="008F1AC4"/>
    <w:rsid w:val="008F1DDB"/>
    <w:rsid w:val="008F237D"/>
    <w:rsid w:val="008F322A"/>
    <w:rsid w:val="00900A6A"/>
    <w:rsid w:val="00902877"/>
    <w:rsid w:val="009046CA"/>
    <w:rsid w:val="00904CB3"/>
    <w:rsid w:val="00906CB3"/>
    <w:rsid w:val="00906EF0"/>
    <w:rsid w:val="0091693B"/>
    <w:rsid w:val="00916DE3"/>
    <w:rsid w:val="009200FC"/>
    <w:rsid w:val="009211AA"/>
    <w:rsid w:val="00931DF3"/>
    <w:rsid w:val="00933A43"/>
    <w:rsid w:val="00933E68"/>
    <w:rsid w:val="00934722"/>
    <w:rsid w:val="00935153"/>
    <w:rsid w:val="00936E8A"/>
    <w:rsid w:val="009379E6"/>
    <w:rsid w:val="00940AA2"/>
    <w:rsid w:val="00942A0D"/>
    <w:rsid w:val="00942F74"/>
    <w:rsid w:val="0094611B"/>
    <w:rsid w:val="00946538"/>
    <w:rsid w:val="00953B9F"/>
    <w:rsid w:val="009551C3"/>
    <w:rsid w:val="009565BE"/>
    <w:rsid w:val="00960397"/>
    <w:rsid w:val="00961D0D"/>
    <w:rsid w:val="00965160"/>
    <w:rsid w:val="0096758A"/>
    <w:rsid w:val="009702D5"/>
    <w:rsid w:val="0097241A"/>
    <w:rsid w:val="0097513D"/>
    <w:rsid w:val="00975770"/>
    <w:rsid w:val="00982DEA"/>
    <w:rsid w:val="00984C42"/>
    <w:rsid w:val="009858CF"/>
    <w:rsid w:val="00987C90"/>
    <w:rsid w:val="00990497"/>
    <w:rsid w:val="00991409"/>
    <w:rsid w:val="00994482"/>
    <w:rsid w:val="009A085D"/>
    <w:rsid w:val="009A255B"/>
    <w:rsid w:val="009B0144"/>
    <w:rsid w:val="009B1B98"/>
    <w:rsid w:val="009B2B58"/>
    <w:rsid w:val="009B452A"/>
    <w:rsid w:val="009B6A1A"/>
    <w:rsid w:val="009C11D0"/>
    <w:rsid w:val="009C1C22"/>
    <w:rsid w:val="009C25F9"/>
    <w:rsid w:val="009C4BED"/>
    <w:rsid w:val="009C4D97"/>
    <w:rsid w:val="009D003B"/>
    <w:rsid w:val="009D040E"/>
    <w:rsid w:val="009D60AB"/>
    <w:rsid w:val="009D7839"/>
    <w:rsid w:val="009E0218"/>
    <w:rsid w:val="009E0D09"/>
    <w:rsid w:val="009E1C94"/>
    <w:rsid w:val="009E6C87"/>
    <w:rsid w:val="009F276F"/>
    <w:rsid w:val="009F5201"/>
    <w:rsid w:val="00A023D3"/>
    <w:rsid w:val="00A033DC"/>
    <w:rsid w:val="00A04F3A"/>
    <w:rsid w:val="00A06948"/>
    <w:rsid w:val="00A06DAD"/>
    <w:rsid w:val="00A127B2"/>
    <w:rsid w:val="00A13181"/>
    <w:rsid w:val="00A158B4"/>
    <w:rsid w:val="00A16AAF"/>
    <w:rsid w:val="00A203CA"/>
    <w:rsid w:val="00A2140B"/>
    <w:rsid w:val="00A23C1A"/>
    <w:rsid w:val="00A2440C"/>
    <w:rsid w:val="00A24D15"/>
    <w:rsid w:val="00A3148E"/>
    <w:rsid w:val="00A32366"/>
    <w:rsid w:val="00A35529"/>
    <w:rsid w:val="00A37BE2"/>
    <w:rsid w:val="00A41E17"/>
    <w:rsid w:val="00A437F7"/>
    <w:rsid w:val="00A4532A"/>
    <w:rsid w:val="00A47FB3"/>
    <w:rsid w:val="00A50191"/>
    <w:rsid w:val="00A501AF"/>
    <w:rsid w:val="00A53F23"/>
    <w:rsid w:val="00A56A42"/>
    <w:rsid w:val="00A6025E"/>
    <w:rsid w:val="00A6040B"/>
    <w:rsid w:val="00A610E6"/>
    <w:rsid w:val="00A627C3"/>
    <w:rsid w:val="00A650CD"/>
    <w:rsid w:val="00A66BCF"/>
    <w:rsid w:val="00A67D92"/>
    <w:rsid w:val="00A714A4"/>
    <w:rsid w:val="00A7240D"/>
    <w:rsid w:val="00A734DA"/>
    <w:rsid w:val="00A736C9"/>
    <w:rsid w:val="00A74065"/>
    <w:rsid w:val="00A75044"/>
    <w:rsid w:val="00A7772F"/>
    <w:rsid w:val="00A8076F"/>
    <w:rsid w:val="00A85BBB"/>
    <w:rsid w:val="00A85F6A"/>
    <w:rsid w:val="00A862A1"/>
    <w:rsid w:val="00A90234"/>
    <w:rsid w:val="00A90919"/>
    <w:rsid w:val="00A91DFD"/>
    <w:rsid w:val="00A946F3"/>
    <w:rsid w:val="00A95A65"/>
    <w:rsid w:val="00A97807"/>
    <w:rsid w:val="00AA0066"/>
    <w:rsid w:val="00AA22B5"/>
    <w:rsid w:val="00AA2D45"/>
    <w:rsid w:val="00AA7F19"/>
    <w:rsid w:val="00AB29DD"/>
    <w:rsid w:val="00AB4574"/>
    <w:rsid w:val="00AB70E5"/>
    <w:rsid w:val="00AC0E9D"/>
    <w:rsid w:val="00AC41B3"/>
    <w:rsid w:val="00AC4B23"/>
    <w:rsid w:val="00AC4CDE"/>
    <w:rsid w:val="00AC5B46"/>
    <w:rsid w:val="00AC6BA3"/>
    <w:rsid w:val="00AD0302"/>
    <w:rsid w:val="00AD0ED0"/>
    <w:rsid w:val="00AD360D"/>
    <w:rsid w:val="00AD48FA"/>
    <w:rsid w:val="00AE0D47"/>
    <w:rsid w:val="00AE4B18"/>
    <w:rsid w:val="00AE6AEF"/>
    <w:rsid w:val="00AE76EA"/>
    <w:rsid w:val="00AF1725"/>
    <w:rsid w:val="00B00B35"/>
    <w:rsid w:val="00B00BB2"/>
    <w:rsid w:val="00B013C2"/>
    <w:rsid w:val="00B0490C"/>
    <w:rsid w:val="00B05584"/>
    <w:rsid w:val="00B05986"/>
    <w:rsid w:val="00B05C94"/>
    <w:rsid w:val="00B10235"/>
    <w:rsid w:val="00B10E24"/>
    <w:rsid w:val="00B154DF"/>
    <w:rsid w:val="00B17252"/>
    <w:rsid w:val="00B177AC"/>
    <w:rsid w:val="00B211D6"/>
    <w:rsid w:val="00B224B6"/>
    <w:rsid w:val="00B25581"/>
    <w:rsid w:val="00B30977"/>
    <w:rsid w:val="00B32D87"/>
    <w:rsid w:val="00B33762"/>
    <w:rsid w:val="00B37624"/>
    <w:rsid w:val="00B4376A"/>
    <w:rsid w:val="00B44BF4"/>
    <w:rsid w:val="00B51924"/>
    <w:rsid w:val="00B521DE"/>
    <w:rsid w:val="00B5438D"/>
    <w:rsid w:val="00B57B5F"/>
    <w:rsid w:val="00B6179E"/>
    <w:rsid w:val="00B624A8"/>
    <w:rsid w:val="00B62A3C"/>
    <w:rsid w:val="00B62D32"/>
    <w:rsid w:val="00B63A42"/>
    <w:rsid w:val="00B70C46"/>
    <w:rsid w:val="00B74FAF"/>
    <w:rsid w:val="00B759AF"/>
    <w:rsid w:val="00B765B1"/>
    <w:rsid w:val="00B80534"/>
    <w:rsid w:val="00B80BA6"/>
    <w:rsid w:val="00B810F0"/>
    <w:rsid w:val="00B81A63"/>
    <w:rsid w:val="00B83003"/>
    <w:rsid w:val="00B84E84"/>
    <w:rsid w:val="00B8566D"/>
    <w:rsid w:val="00B91B56"/>
    <w:rsid w:val="00B947A3"/>
    <w:rsid w:val="00B94C9C"/>
    <w:rsid w:val="00B94EC2"/>
    <w:rsid w:val="00BA2561"/>
    <w:rsid w:val="00BA284C"/>
    <w:rsid w:val="00BA2BF9"/>
    <w:rsid w:val="00BA3433"/>
    <w:rsid w:val="00BA3E90"/>
    <w:rsid w:val="00BA3FB0"/>
    <w:rsid w:val="00BA59AD"/>
    <w:rsid w:val="00BB045C"/>
    <w:rsid w:val="00BB15CB"/>
    <w:rsid w:val="00BB1915"/>
    <w:rsid w:val="00BB210D"/>
    <w:rsid w:val="00BB6187"/>
    <w:rsid w:val="00BC0C12"/>
    <w:rsid w:val="00BC293E"/>
    <w:rsid w:val="00BC36EA"/>
    <w:rsid w:val="00BC3FAB"/>
    <w:rsid w:val="00BC479B"/>
    <w:rsid w:val="00BC4916"/>
    <w:rsid w:val="00BC6F77"/>
    <w:rsid w:val="00BD003C"/>
    <w:rsid w:val="00BD1E6F"/>
    <w:rsid w:val="00BD2841"/>
    <w:rsid w:val="00BD3FC5"/>
    <w:rsid w:val="00BD4417"/>
    <w:rsid w:val="00BD5B13"/>
    <w:rsid w:val="00BE0186"/>
    <w:rsid w:val="00BE46FB"/>
    <w:rsid w:val="00BE5469"/>
    <w:rsid w:val="00BE5AF8"/>
    <w:rsid w:val="00BE690F"/>
    <w:rsid w:val="00BE6D02"/>
    <w:rsid w:val="00BE76DF"/>
    <w:rsid w:val="00BF0068"/>
    <w:rsid w:val="00BF15E4"/>
    <w:rsid w:val="00BF514A"/>
    <w:rsid w:val="00BF6457"/>
    <w:rsid w:val="00BF6DC3"/>
    <w:rsid w:val="00C002C4"/>
    <w:rsid w:val="00C02107"/>
    <w:rsid w:val="00C0232F"/>
    <w:rsid w:val="00C02E55"/>
    <w:rsid w:val="00C05EB1"/>
    <w:rsid w:val="00C1155D"/>
    <w:rsid w:val="00C11AA0"/>
    <w:rsid w:val="00C17188"/>
    <w:rsid w:val="00C17E9D"/>
    <w:rsid w:val="00C2092D"/>
    <w:rsid w:val="00C229A3"/>
    <w:rsid w:val="00C25E49"/>
    <w:rsid w:val="00C26BB8"/>
    <w:rsid w:val="00C3217B"/>
    <w:rsid w:val="00C326F2"/>
    <w:rsid w:val="00C33589"/>
    <w:rsid w:val="00C34682"/>
    <w:rsid w:val="00C35404"/>
    <w:rsid w:val="00C35CE5"/>
    <w:rsid w:val="00C37954"/>
    <w:rsid w:val="00C4156F"/>
    <w:rsid w:val="00C41E5F"/>
    <w:rsid w:val="00C4525D"/>
    <w:rsid w:val="00C50643"/>
    <w:rsid w:val="00C515C7"/>
    <w:rsid w:val="00C518B9"/>
    <w:rsid w:val="00C54030"/>
    <w:rsid w:val="00C54972"/>
    <w:rsid w:val="00C56A57"/>
    <w:rsid w:val="00C62C46"/>
    <w:rsid w:val="00C62F88"/>
    <w:rsid w:val="00C645BF"/>
    <w:rsid w:val="00C66E1B"/>
    <w:rsid w:val="00C67237"/>
    <w:rsid w:val="00C70F92"/>
    <w:rsid w:val="00C71F2D"/>
    <w:rsid w:val="00C81A7D"/>
    <w:rsid w:val="00C821ED"/>
    <w:rsid w:val="00C84536"/>
    <w:rsid w:val="00C85E97"/>
    <w:rsid w:val="00C860C3"/>
    <w:rsid w:val="00C865A0"/>
    <w:rsid w:val="00C90349"/>
    <w:rsid w:val="00C95714"/>
    <w:rsid w:val="00CA3D9C"/>
    <w:rsid w:val="00CB174D"/>
    <w:rsid w:val="00CB39D7"/>
    <w:rsid w:val="00CB3B11"/>
    <w:rsid w:val="00CB6EED"/>
    <w:rsid w:val="00CC1D63"/>
    <w:rsid w:val="00CC2F8B"/>
    <w:rsid w:val="00CC3056"/>
    <w:rsid w:val="00CC403C"/>
    <w:rsid w:val="00CC5453"/>
    <w:rsid w:val="00CC548E"/>
    <w:rsid w:val="00CC5D36"/>
    <w:rsid w:val="00CD016E"/>
    <w:rsid w:val="00CD093D"/>
    <w:rsid w:val="00CD2509"/>
    <w:rsid w:val="00CD253A"/>
    <w:rsid w:val="00CD3757"/>
    <w:rsid w:val="00CE3DD0"/>
    <w:rsid w:val="00CF0FD5"/>
    <w:rsid w:val="00CF3DE4"/>
    <w:rsid w:val="00CF4463"/>
    <w:rsid w:val="00CF52B3"/>
    <w:rsid w:val="00D0189E"/>
    <w:rsid w:val="00D04B6A"/>
    <w:rsid w:val="00D1087D"/>
    <w:rsid w:val="00D12D19"/>
    <w:rsid w:val="00D16546"/>
    <w:rsid w:val="00D212C0"/>
    <w:rsid w:val="00D213C3"/>
    <w:rsid w:val="00D223D1"/>
    <w:rsid w:val="00D22911"/>
    <w:rsid w:val="00D23F5E"/>
    <w:rsid w:val="00D241DB"/>
    <w:rsid w:val="00D24A37"/>
    <w:rsid w:val="00D25D0C"/>
    <w:rsid w:val="00D40882"/>
    <w:rsid w:val="00D42025"/>
    <w:rsid w:val="00D44041"/>
    <w:rsid w:val="00D45D72"/>
    <w:rsid w:val="00D468DD"/>
    <w:rsid w:val="00D470AC"/>
    <w:rsid w:val="00D47FD7"/>
    <w:rsid w:val="00D518BC"/>
    <w:rsid w:val="00D51CF5"/>
    <w:rsid w:val="00D5275B"/>
    <w:rsid w:val="00D52BC0"/>
    <w:rsid w:val="00D5374F"/>
    <w:rsid w:val="00D559B0"/>
    <w:rsid w:val="00D56632"/>
    <w:rsid w:val="00D5764D"/>
    <w:rsid w:val="00D57D21"/>
    <w:rsid w:val="00D617F6"/>
    <w:rsid w:val="00D63A98"/>
    <w:rsid w:val="00D65BF8"/>
    <w:rsid w:val="00D712DC"/>
    <w:rsid w:val="00D71E94"/>
    <w:rsid w:val="00D73BC2"/>
    <w:rsid w:val="00D7502D"/>
    <w:rsid w:val="00D7507A"/>
    <w:rsid w:val="00D772A3"/>
    <w:rsid w:val="00D82630"/>
    <w:rsid w:val="00D83F1D"/>
    <w:rsid w:val="00D8404A"/>
    <w:rsid w:val="00D848BB"/>
    <w:rsid w:val="00D85749"/>
    <w:rsid w:val="00D91530"/>
    <w:rsid w:val="00D9214C"/>
    <w:rsid w:val="00D93B0C"/>
    <w:rsid w:val="00D95E1A"/>
    <w:rsid w:val="00D97C1B"/>
    <w:rsid w:val="00DA0A4D"/>
    <w:rsid w:val="00DA37A9"/>
    <w:rsid w:val="00DA5630"/>
    <w:rsid w:val="00DA6008"/>
    <w:rsid w:val="00DA6A48"/>
    <w:rsid w:val="00DA786C"/>
    <w:rsid w:val="00DA788F"/>
    <w:rsid w:val="00DA7EB7"/>
    <w:rsid w:val="00DB33AE"/>
    <w:rsid w:val="00DC1C87"/>
    <w:rsid w:val="00DC1D03"/>
    <w:rsid w:val="00DC3253"/>
    <w:rsid w:val="00DC381D"/>
    <w:rsid w:val="00DD26C1"/>
    <w:rsid w:val="00DD2B2F"/>
    <w:rsid w:val="00DD5E6F"/>
    <w:rsid w:val="00DD719C"/>
    <w:rsid w:val="00DF2CE1"/>
    <w:rsid w:val="00DF367B"/>
    <w:rsid w:val="00DF3D34"/>
    <w:rsid w:val="00DF43D8"/>
    <w:rsid w:val="00DF5B74"/>
    <w:rsid w:val="00DF660E"/>
    <w:rsid w:val="00E00011"/>
    <w:rsid w:val="00E021F8"/>
    <w:rsid w:val="00E02967"/>
    <w:rsid w:val="00E215AC"/>
    <w:rsid w:val="00E24680"/>
    <w:rsid w:val="00E26995"/>
    <w:rsid w:val="00E302C9"/>
    <w:rsid w:val="00E3034E"/>
    <w:rsid w:val="00E32440"/>
    <w:rsid w:val="00E32EDE"/>
    <w:rsid w:val="00E33CE9"/>
    <w:rsid w:val="00E33ED7"/>
    <w:rsid w:val="00E341E7"/>
    <w:rsid w:val="00E34A80"/>
    <w:rsid w:val="00E350B9"/>
    <w:rsid w:val="00E357D6"/>
    <w:rsid w:val="00E36267"/>
    <w:rsid w:val="00E3674C"/>
    <w:rsid w:val="00E42D67"/>
    <w:rsid w:val="00E4462E"/>
    <w:rsid w:val="00E460C5"/>
    <w:rsid w:val="00E46F11"/>
    <w:rsid w:val="00E51231"/>
    <w:rsid w:val="00E551B7"/>
    <w:rsid w:val="00E55B9D"/>
    <w:rsid w:val="00E63FA1"/>
    <w:rsid w:val="00E66CCB"/>
    <w:rsid w:val="00E67057"/>
    <w:rsid w:val="00E70C77"/>
    <w:rsid w:val="00E72440"/>
    <w:rsid w:val="00E72B9A"/>
    <w:rsid w:val="00E748DF"/>
    <w:rsid w:val="00E75257"/>
    <w:rsid w:val="00E76ECB"/>
    <w:rsid w:val="00E77925"/>
    <w:rsid w:val="00E814A8"/>
    <w:rsid w:val="00E8393D"/>
    <w:rsid w:val="00E83A80"/>
    <w:rsid w:val="00E845FC"/>
    <w:rsid w:val="00E848FA"/>
    <w:rsid w:val="00E85A9B"/>
    <w:rsid w:val="00E87E4F"/>
    <w:rsid w:val="00E94340"/>
    <w:rsid w:val="00E95466"/>
    <w:rsid w:val="00EA0858"/>
    <w:rsid w:val="00EA0A36"/>
    <w:rsid w:val="00EA4F68"/>
    <w:rsid w:val="00EA56EA"/>
    <w:rsid w:val="00EA5F49"/>
    <w:rsid w:val="00EB5C82"/>
    <w:rsid w:val="00EC21F1"/>
    <w:rsid w:val="00EC3D69"/>
    <w:rsid w:val="00EC5F2E"/>
    <w:rsid w:val="00EC79A3"/>
    <w:rsid w:val="00EC7A3C"/>
    <w:rsid w:val="00ED1724"/>
    <w:rsid w:val="00ED333D"/>
    <w:rsid w:val="00ED3863"/>
    <w:rsid w:val="00ED38B0"/>
    <w:rsid w:val="00ED4BF1"/>
    <w:rsid w:val="00ED54A8"/>
    <w:rsid w:val="00EE1733"/>
    <w:rsid w:val="00EE2BD9"/>
    <w:rsid w:val="00EE3748"/>
    <w:rsid w:val="00EE5102"/>
    <w:rsid w:val="00EE6C68"/>
    <w:rsid w:val="00EE7C0C"/>
    <w:rsid w:val="00EE7F20"/>
    <w:rsid w:val="00EF7802"/>
    <w:rsid w:val="00F06EEB"/>
    <w:rsid w:val="00F07593"/>
    <w:rsid w:val="00F11CB6"/>
    <w:rsid w:val="00F13753"/>
    <w:rsid w:val="00F13BA3"/>
    <w:rsid w:val="00F13D6A"/>
    <w:rsid w:val="00F15A97"/>
    <w:rsid w:val="00F315E5"/>
    <w:rsid w:val="00F34207"/>
    <w:rsid w:val="00F34E13"/>
    <w:rsid w:val="00F35B0F"/>
    <w:rsid w:val="00F36350"/>
    <w:rsid w:val="00F36AAD"/>
    <w:rsid w:val="00F3747B"/>
    <w:rsid w:val="00F37E04"/>
    <w:rsid w:val="00F44E52"/>
    <w:rsid w:val="00F5221D"/>
    <w:rsid w:val="00F525DE"/>
    <w:rsid w:val="00F54BAE"/>
    <w:rsid w:val="00F552AB"/>
    <w:rsid w:val="00F56D2B"/>
    <w:rsid w:val="00F63463"/>
    <w:rsid w:val="00F67C8E"/>
    <w:rsid w:val="00F72D9A"/>
    <w:rsid w:val="00F74962"/>
    <w:rsid w:val="00F75DB4"/>
    <w:rsid w:val="00F76816"/>
    <w:rsid w:val="00F77B7A"/>
    <w:rsid w:val="00F80CDD"/>
    <w:rsid w:val="00F82E79"/>
    <w:rsid w:val="00F831E0"/>
    <w:rsid w:val="00F92760"/>
    <w:rsid w:val="00F935D4"/>
    <w:rsid w:val="00F9451A"/>
    <w:rsid w:val="00F9464E"/>
    <w:rsid w:val="00F95E27"/>
    <w:rsid w:val="00FA1578"/>
    <w:rsid w:val="00FA20D1"/>
    <w:rsid w:val="00FA265E"/>
    <w:rsid w:val="00FA3EA2"/>
    <w:rsid w:val="00FA5291"/>
    <w:rsid w:val="00FA73D9"/>
    <w:rsid w:val="00FB27EA"/>
    <w:rsid w:val="00FB3A61"/>
    <w:rsid w:val="00FB408A"/>
    <w:rsid w:val="00FB6782"/>
    <w:rsid w:val="00FB7457"/>
    <w:rsid w:val="00FB7E1A"/>
    <w:rsid w:val="00FC2BF8"/>
    <w:rsid w:val="00FC3BE4"/>
    <w:rsid w:val="00FC4C4B"/>
    <w:rsid w:val="00FC523F"/>
    <w:rsid w:val="00FC5D44"/>
    <w:rsid w:val="00FC6CB8"/>
    <w:rsid w:val="00FD0C08"/>
    <w:rsid w:val="00FD1186"/>
    <w:rsid w:val="00FD1FA0"/>
    <w:rsid w:val="00FD357C"/>
    <w:rsid w:val="00FD4AD4"/>
    <w:rsid w:val="00FD5275"/>
    <w:rsid w:val="00FD5450"/>
    <w:rsid w:val="00FD6CB7"/>
    <w:rsid w:val="00FD7FBB"/>
    <w:rsid w:val="00FE0BCB"/>
    <w:rsid w:val="00FE2813"/>
    <w:rsid w:val="00FE3BF6"/>
    <w:rsid w:val="00FE5756"/>
    <w:rsid w:val="00FF322B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/>
      <w:bCs/>
      <w:color w:val="106BBE"/>
    </w:rPr>
  </w:style>
  <w:style w:type="character" w:customStyle="1" w:styleId="a5">
    <w:name w:val="Активная гипертекстовая ссылка"/>
    <w:uiPriority w:val="99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Pr>
      <w:b/>
      <w:bCs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pPr>
      <w:ind w:left="140"/>
    </w:pPr>
  </w:style>
  <w:style w:type="character" w:customStyle="1" w:styleId="aff9">
    <w:name w:val="Опечатки"/>
    <w:uiPriority w:val="99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d">
    <w:name w:val="Подчёркнуный текст"/>
    <w:basedOn w:val="a"/>
    <w:next w:val="a"/>
    <w:uiPriority w:val="99"/>
  </w:style>
  <w:style w:type="paragraph" w:customStyle="1" w:styleId="affe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</w:style>
  <w:style w:type="paragraph" w:customStyle="1" w:styleId="afff1">
    <w:name w:val="Примечание."/>
    <w:basedOn w:val="a6"/>
    <w:next w:val="a"/>
    <w:uiPriority w:val="99"/>
  </w:style>
  <w:style w:type="character" w:customStyle="1" w:styleId="afff2">
    <w:name w:val="Продолжение ссылки"/>
    <w:basedOn w:val="a4"/>
    <w:uiPriority w:val="99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4">
    <w:name w:val="Сравнение редакций"/>
    <w:basedOn w:val="a3"/>
    <w:uiPriority w:val="99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</w:style>
  <w:style w:type="paragraph" w:customStyle="1" w:styleId="afff8">
    <w:name w:val="Текст в таблице"/>
    <w:basedOn w:val="aff6"/>
    <w:next w:val="a"/>
    <w:uiPriority w:val="99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Pr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e">
    <w:name w:val="Body Text"/>
    <w:basedOn w:val="a"/>
    <w:rsid w:val="000D3336"/>
    <w:pPr>
      <w:widowControl/>
      <w:autoSpaceDE/>
      <w:autoSpaceDN/>
      <w:adjustRightInd/>
      <w:spacing w:after="120"/>
      <w:ind w:firstLine="0"/>
      <w:jc w:val="left"/>
    </w:pPr>
  </w:style>
  <w:style w:type="paragraph" w:styleId="21">
    <w:name w:val="Body Text 2"/>
    <w:basedOn w:val="a"/>
    <w:rsid w:val="000D3336"/>
    <w:pPr>
      <w:widowControl/>
      <w:autoSpaceDE/>
      <w:autoSpaceDN/>
      <w:adjustRightInd/>
      <w:ind w:firstLine="0"/>
    </w:pPr>
    <w:rPr>
      <w:sz w:val="28"/>
      <w:szCs w:val="28"/>
    </w:rPr>
  </w:style>
  <w:style w:type="paragraph" w:customStyle="1" w:styleId="Style7">
    <w:name w:val="Style7"/>
    <w:basedOn w:val="a"/>
    <w:rsid w:val="00180661"/>
    <w:pPr>
      <w:spacing w:line="211" w:lineRule="exact"/>
      <w:ind w:firstLine="494"/>
    </w:pPr>
    <w:rPr>
      <w:rFonts w:ascii="Times New Roman" w:eastAsia="Calibri" w:hAnsi="Times New Roman" w:cs="Times New Roman"/>
    </w:rPr>
  </w:style>
  <w:style w:type="character" w:customStyle="1" w:styleId="FontStyle50">
    <w:name w:val="Font Style50"/>
    <w:rsid w:val="00180661"/>
    <w:rPr>
      <w:rFonts w:ascii="Times New Roman" w:hAnsi="Times New Roman"/>
      <w:sz w:val="16"/>
    </w:rPr>
  </w:style>
  <w:style w:type="table" w:styleId="affff">
    <w:name w:val="Table Grid"/>
    <w:basedOn w:val="a1"/>
    <w:rsid w:val="0034789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34789E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affff0">
    <w:name w:val="header"/>
    <w:basedOn w:val="a"/>
    <w:link w:val="affff1"/>
    <w:uiPriority w:val="99"/>
    <w:unhideWhenUsed/>
    <w:rsid w:val="007454EF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link w:val="affff0"/>
    <w:uiPriority w:val="99"/>
    <w:rsid w:val="007454EF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7454EF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link w:val="affff2"/>
    <w:uiPriority w:val="99"/>
    <w:rsid w:val="007454EF"/>
    <w:rPr>
      <w:rFonts w:ascii="Arial" w:hAnsi="Arial" w:cs="Arial"/>
      <w:sz w:val="24"/>
      <w:szCs w:val="24"/>
    </w:rPr>
  </w:style>
  <w:style w:type="paragraph" w:customStyle="1" w:styleId="22">
    <w:name w:val="Основной текст (2)"/>
    <w:basedOn w:val="a"/>
    <w:rsid w:val="000A5657"/>
    <w:pPr>
      <w:widowControl/>
      <w:shd w:val="clear" w:color="auto" w:fill="FFFFFF"/>
      <w:suppressAutoHyphens/>
      <w:autoSpaceDE/>
      <w:autoSpaceDN/>
      <w:adjustRightInd/>
      <w:spacing w:before="120" w:after="120" w:line="182" w:lineRule="exact"/>
      <w:ind w:firstLine="0"/>
      <w:jc w:val="center"/>
    </w:pPr>
    <w:rPr>
      <w:rFonts w:ascii="Times New Roman" w:eastAsia="Microsoft Sans Serif" w:hAnsi="Times New Roman" w:cs="Times New Roman"/>
      <w:b/>
      <w:bCs/>
      <w:sz w:val="17"/>
      <w:szCs w:val="17"/>
      <w:lang w:eastAsia="ar-SA"/>
    </w:rPr>
  </w:style>
  <w:style w:type="character" w:customStyle="1" w:styleId="23">
    <w:name w:val="Основной текст (2) + Не полужирный"/>
    <w:rsid w:val="000A5657"/>
    <w:rPr>
      <w:rFonts w:ascii="Times New Roman" w:eastAsia="Microsoft Sans Serif" w:hAnsi="Times New Roman" w:cs="Times New Roman" w:hint="default"/>
      <w:b/>
      <w:bCs/>
      <w:spacing w:val="0"/>
      <w:sz w:val="17"/>
      <w:szCs w:val="17"/>
      <w:lang w:val="ru-RU" w:eastAsia="ar-SA" w:bidi="ar-SA"/>
    </w:rPr>
  </w:style>
  <w:style w:type="paragraph" w:styleId="affff4">
    <w:name w:val="Balloon Text"/>
    <w:basedOn w:val="a"/>
    <w:link w:val="affff5"/>
    <w:uiPriority w:val="99"/>
    <w:semiHidden/>
    <w:unhideWhenUsed/>
    <w:rsid w:val="00906EF0"/>
    <w:rPr>
      <w:rFonts w:ascii="Tahoma" w:hAnsi="Tahoma" w:cs="Tahoma"/>
      <w:sz w:val="16"/>
      <w:szCs w:val="16"/>
    </w:rPr>
  </w:style>
  <w:style w:type="character" w:customStyle="1" w:styleId="affff5">
    <w:name w:val="Текст выноски Знак"/>
    <w:link w:val="affff4"/>
    <w:uiPriority w:val="99"/>
    <w:semiHidden/>
    <w:rsid w:val="00906EF0"/>
    <w:rPr>
      <w:rFonts w:ascii="Tahoma" w:hAnsi="Tahoma" w:cs="Tahoma"/>
      <w:sz w:val="16"/>
      <w:szCs w:val="16"/>
    </w:rPr>
  </w:style>
  <w:style w:type="paragraph" w:styleId="affff6">
    <w:name w:val="footnote text"/>
    <w:basedOn w:val="a"/>
    <w:link w:val="affff7"/>
    <w:uiPriority w:val="99"/>
    <w:semiHidden/>
    <w:unhideWhenUsed/>
    <w:rsid w:val="00687F6B"/>
    <w:rPr>
      <w:sz w:val="20"/>
      <w:szCs w:val="20"/>
    </w:rPr>
  </w:style>
  <w:style w:type="character" w:customStyle="1" w:styleId="affff7">
    <w:name w:val="Текст сноски Знак"/>
    <w:link w:val="affff6"/>
    <w:uiPriority w:val="99"/>
    <w:semiHidden/>
    <w:rsid w:val="00687F6B"/>
    <w:rPr>
      <w:rFonts w:ascii="Arial" w:hAnsi="Arial" w:cs="Arial"/>
    </w:rPr>
  </w:style>
  <w:style w:type="character" w:styleId="affff8">
    <w:name w:val="footnote reference"/>
    <w:uiPriority w:val="99"/>
    <w:semiHidden/>
    <w:unhideWhenUsed/>
    <w:rsid w:val="00687F6B"/>
    <w:rPr>
      <w:vertAlign w:val="superscript"/>
    </w:rPr>
  </w:style>
  <w:style w:type="paragraph" w:styleId="affff9">
    <w:name w:val="endnote text"/>
    <w:basedOn w:val="a"/>
    <w:link w:val="affffa"/>
    <w:uiPriority w:val="99"/>
    <w:semiHidden/>
    <w:unhideWhenUsed/>
    <w:rsid w:val="00687F6B"/>
    <w:rPr>
      <w:sz w:val="20"/>
      <w:szCs w:val="20"/>
    </w:rPr>
  </w:style>
  <w:style w:type="character" w:customStyle="1" w:styleId="affffa">
    <w:name w:val="Текст концевой сноски Знак"/>
    <w:link w:val="affff9"/>
    <w:uiPriority w:val="99"/>
    <w:semiHidden/>
    <w:rsid w:val="00687F6B"/>
    <w:rPr>
      <w:rFonts w:ascii="Arial" w:hAnsi="Arial" w:cs="Arial"/>
    </w:rPr>
  </w:style>
  <w:style w:type="character" w:styleId="affffb">
    <w:name w:val="endnote reference"/>
    <w:uiPriority w:val="99"/>
    <w:semiHidden/>
    <w:unhideWhenUsed/>
    <w:rsid w:val="00687F6B"/>
    <w:rPr>
      <w:vertAlign w:val="superscript"/>
    </w:rPr>
  </w:style>
  <w:style w:type="paragraph" w:customStyle="1" w:styleId="affffc">
    <w:name w:val="Стиль"/>
    <w:uiPriority w:val="99"/>
    <w:rsid w:val="00185491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eastAsia="zh-TW"/>
    </w:rPr>
  </w:style>
  <w:style w:type="paragraph" w:styleId="affffd">
    <w:name w:val="Body Text Indent"/>
    <w:basedOn w:val="a"/>
    <w:link w:val="affffe"/>
    <w:uiPriority w:val="99"/>
    <w:rsid w:val="00B83003"/>
    <w:pPr>
      <w:widowControl/>
      <w:autoSpaceDE/>
      <w:autoSpaceDN/>
      <w:adjustRightInd/>
      <w:spacing w:after="120"/>
      <w:ind w:left="283" w:firstLine="0"/>
      <w:jc w:val="left"/>
    </w:pPr>
    <w:rPr>
      <w:rFonts w:ascii="Times New Roman" w:hAnsi="Times New Roman" w:cs="Times New Roman"/>
    </w:rPr>
  </w:style>
  <w:style w:type="character" w:customStyle="1" w:styleId="affffe">
    <w:name w:val="Основной текст с отступом Знак"/>
    <w:link w:val="affffd"/>
    <w:uiPriority w:val="99"/>
    <w:rsid w:val="00B83003"/>
    <w:rPr>
      <w:rFonts w:ascii="Times New Roman" w:hAnsi="Times New Roman"/>
      <w:sz w:val="24"/>
      <w:szCs w:val="24"/>
    </w:rPr>
  </w:style>
  <w:style w:type="paragraph" w:styleId="afffff">
    <w:name w:val="No Spacing"/>
    <w:uiPriority w:val="1"/>
    <w:qFormat/>
    <w:rsid w:val="00B10E24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/>
      <w:bCs/>
      <w:color w:val="106BBE"/>
    </w:rPr>
  </w:style>
  <w:style w:type="character" w:customStyle="1" w:styleId="a5">
    <w:name w:val="Активная гипертекстовая ссылка"/>
    <w:uiPriority w:val="99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Pr>
      <w:b/>
      <w:bCs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pPr>
      <w:ind w:left="140"/>
    </w:pPr>
  </w:style>
  <w:style w:type="character" w:customStyle="1" w:styleId="aff9">
    <w:name w:val="Опечатки"/>
    <w:uiPriority w:val="99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d">
    <w:name w:val="Подчёркнуный текст"/>
    <w:basedOn w:val="a"/>
    <w:next w:val="a"/>
    <w:uiPriority w:val="99"/>
  </w:style>
  <w:style w:type="paragraph" w:customStyle="1" w:styleId="affe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</w:style>
  <w:style w:type="paragraph" w:customStyle="1" w:styleId="afff1">
    <w:name w:val="Примечание."/>
    <w:basedOn w:val="a6"/>
    <w:next w:val="a"/>
    <w:uiPriority w:val="99"/>
  </w:style>
  <w:style w:type="character" w:customStyle="1" w:styleId="afff2">
    <w:name w:val="Продолжение ссылки"/>
    <w:basedOn w:val="a4"/>
    <w:uiPriority w:val="99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4">
    <w:name w:val="Сравнение редакций"/>
    <w:basedOn w:val="a3"/>
    <w:uiPriority w:val="99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</w:style>
  <w:style w:type="paragraph" w:customStyle="1" w:styleId="afff8">
    <w:name w:val="Текст в таблице"/>
    <w:basedOn w:val="aff6"/>
    <w:next w:val="a"/>
    <w:uiPriority w:val="99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Pr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e">
    <w:name w:val="Body Text"/>
    <w:basedOn w:val="a"/>
    <w:rsid w:val="000D3336"/>
    <w:pPr>
      <w:widowControl/>
      <w:autoSpaceDE/>
      <w:autoSpaceDN/>
      <w:adjustRightInd/>
      <w:spacing w:after="120"/>
      <w:ind w:firstLine="0"/>
      <w:jc w:val="left"/>
    </w:pPr>
  </w:style>
  <w:style w:type="paragraph" w:styleId="21">
    <w:name w:val="Body Text 2"/>
    <w:basedOn w:val="a"/>
    <w:rsid w:val="000D3336"/>
    <w:pPr>
      <w:widowControl/>
      <w:autoSpaceDE/>
      <w:autoSpaceDN/>
      <w:adjustRightInd/>
      <w:ind w:firstLine="0"/>
    </w:pPr>
    <w:rPr>
      <w:sz w:val="28"/>
      <w:szCs w:val="28"/>
    </w:rPr>
  </w:style>
  <w:style w:type="paragraph" w:customStyle="1" w:styleId="Style7">
    <w:name w:val="Style7"/>
    <w:basedOn w:val="a"/>
    <w:rsid w:val="00180661"/>
    <w:pPr>
      <w:spacing w:line="211" w:lineRule="exact"/>
      <w:ind w:firstLine="494"/>
    </w:pPr>
    <w:rPr>
      <w:rFonts w:ascii="Times New Roman" w:eastAsia="Calibri" w:hAnsi="Times New Roman" w:cs="Times New Roman"/>
    </w:rPr>
  </w:style>
  <w:style w:type="character" w:customStyle="1" w:styleId="FontStyle50">
    <w:name w:val="Font Style50"/>
    <w:rsid w:val="00180661"/>
    <w:rPr>
      <w:rFonts w:ascii="Times New Roman" w:hAnsi="Times New Roman"/>
      <w:sz w:val="16"/>
    </w:rPr>
  </w:style>
  <w:style w:type="table" w:styleId="affff">
    <w:name w:val="Table Grid"/>
    <w:basedOn w:val="a1"/>
    <w:rsid w:val="0034789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34789E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affff0">
    <w:name w:val="header"/>
    <w:basedOn w:val="a"/>
    <w:link w:val="affff1"/>
    <w:uiPriority w:val="99"/>
    <w:unhideWhenUsed/>
    <w:rsid w:val="007454EF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link w:val="affff0"/>
    <w:uiPriority w:val="99"/>
    <w:rsid w:val="007454EF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7454EF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link w:val="affff2"/>
    <w:uiPriority w:val="99"/>
    <w:rsid w:val="007454EF"/>
    <w:rPr>
      <w:rFonts w:ascii="Arial" w:hAnsi="Arial" w:cs="Arial"/>
      <w:sz w:val="24"/>
      <w:szCs w:val="24"/>
    </w:rPr>
  </w:style>
  <w:style w:type="paragraph" w:customStyle="1" w:styleId="22">
    <w:name w:val="Основной текст (2)"/>
    <w:basedOn w:val="a"/>
    <w:rsid w:val="000A5657"/>
    <w:pPr>
      <w:widowControl/>
      <w:shd w:val="clear" w:color="auto" w:fill="FFFFFF"/>
      <w:suppressAutoHyphens/>
      <w:autoSpaceDE/>
      <w:autoSpaceDN/>
      <w:adjustRightInd/>
      <w:spacing w:before="120" w:after="120" w:line="182" w:lineRule="exact"/>
      <w:ind w:firstLine="0"/>
      <w:jc w:val="center"/>
    </w:pPr>
    <w:rPr>
      <w:rFonts w:ascii="Times New Roman" w:eastAsia="Microsoft Sans Serif" w:hAnsi="Times New Roman" w:cs="Times New Roman"/>
      <w:b/>
      <w:bCs/>
      <w:sz w:val="17"/>
      <w:szCs w:val="17"/>
      <w:lang w:eastAsia="ar-SA"/>
    </w:rPr>
  </w:style>
  <w:style w:type="character" w:customStyle="1" w:styleId="23">
    <w:name w:val="Основной текст (2) + Не полужирный"/>
    <w:rsid w:val="000A5657"/>
    <w:rPr>
      <w:rFonts w:ascii="Times New Roman" w:eastAsia="Microsoft Sans Serif" w:hAnsi="Times New Roman" w:cs="Times New Roman" w:hint="default"/>
      <w:b/>
      <w:bCs/>
      <w:spacing w:val="0"/>
      <w:sz w:val="17"/>
      <w:szCs w:val="17"/>
      <w:lang w:val="ru-RU" w:eastAsia="ar-SA" w:bidi="ar-SA"/>
    </w:rPr>
  </w:style>
  <w:style w:type="paragraph" w:styleId="affff4">
    <w:name w:val="Balloon Text"/>
    <w:basedOn w:val="a"/>
    <w:link w:val="affff5"/>
    <w:uiPriority w:val="99"/>
    <w:semiHidden/>
    <w:unhideWhenUsed/>
    <w:rsid w:val="00906EF0"/>
    <w:rPr>
      <w:rFonts w:ascii="Tahoma" w:hAnsi="Tahoma" w:cs="Tahoma"/>
      <w:sz w:val="16"/>
      <w:szCs w:val="16"/>
    </w:rPr>
  </w:style>
  <w:style w:type="character" w:customStyle="1" w:styleId="affff5">
    <w:name w:val="Текст выноски Знак"/>
    <w:link w:val="affff4"/>
    <w:uiPriority w:val="99"/>
    <w:semiHidden/>
    <w:rsid w:val="00906EF0"/>
    <w:rPr>
      <w:rFonts w:ascii="Tahoma" w:hAnsi="Tahoma" w:cs="Tahoma"/>
      <w:sz w:val="16"/>
      <w:szCs w:val="16"/>
    </w:rPr>
  </w:style>
  <w:style w:type="paragraph" w:styleId="affff6">
    <w:name w:val="footnote text"/>
    <w:basedOn w:val="a"/>
    <w:link w:val="affff7"/>
    <w:uiPriority w:val="99"/>
    <w:semiHidden/>
    <w:unhideWhenUsed/>
    <w:rsid w:val="00687F6B"/>
    <w:rPr>
      <w:sz w:val="20"/>
      <w:szCs w:val="20"/>
    </w:rPr>
  </w:style>
  <w:style w:type="character" w:customStyle="1" w:styleId="affff7">
    <w:name w:val="Текст сноски Знак"/>
    <w:link w:val="affff6"/>
    <w:uiPriority w:val="99"/>
    <w:semiHidden/>
    <w:rsid w:val="00687F6B"/>
    <w:rPr>
      <w:rFonts w:ascii="Arial" w:hAnsi="Arial" w:cs="Arial"/>
    </w:rPr>
  </w:style>
  <w:style w:type="character" w:styleId="affff8">
    <w:name w:val="footnote reference"/>
    <w:uiPriority w:val="99"/>
    <w:semiHidden/>
    <w:unhideWhenUsed/>
    <w:rsid w:val="00687F6B"/>
    <w:rPr>
      <w:vertAlign w:val="superscript"/>
    </w:rPr>
  </w:style>
  <w:style w:type="paragraph" w:styleId="affff9">
    <w:name w:val="endnote text"/>
    <w:basedOn w:val="a"/>
    <w:link w:val="affffa"/>
    <w:uiPriority w:val="99"/>
    <w:semiHidden/>
    <w:unhideWhenUsed/>
    <w:rsid w:val="00687F6B"/>
    <w:rPr>
      <w:sz w:val="20"/>
      <w:szCs w:val="20"/>
    </w:rPr>
  </w:style>
  <w:style w:type="character" w:customStyle="1" w:styleId="affffa">
    <w:name w:val="Текст концевой сноски Знак"/>
    <w:link w:val="affff9"/>
    <w:uiPriority w:val="99"/>
    <w:semiHidden/>
    <w:rsid w:val="00687F6B"/>
    <w:rPr>
      <w:rFonts w:ascii="Arial" w:hAnsi="Arial" w:cs="Arial"/>
    </w:rPr>
  </w:style>
  <w:style w:type="character" w:styleId="affffb">
    <w:name w:val="endnote reference"/>
    <w:uiPriority w:val="99"/>
    <w:semiHidden/>
    <w:unhideWhenUsed/>
    <w:rsid w:val="00687F6B"/>
    <w:rPr>
      <w:vertAlign w:val="superscript"/>
    </w:rPr>
  </w:style>
  <w:style w:type="paragraph" w:customStyle="1" w:styleId="affffc">
    <w:name w:val="Стиль"/>
    <w:uiPriority w:val="99"/>
    <w:rsid w:val="00185491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eastAsia="zh-TW"/>
    </w:rPr>
  </w:style>
  <w:style w:type="paragraph" w:styleId="affffd">
    <w:name w:val="Body Text Indent"/>
    <w:basedOn w:val="a"/>
    <w:link w:val="affffe"/>
    <w:uiPriority w:val="99"/>
    <w:rsid w:val="00B83003"/>
    <w:pPr>
      <w:widowControl/>
      <w:autoSpaceDE/>
      <w:autoSpaceDN/>
      <w:adjustRightInd/>
      <w:spacing w:after="120"/>
      <w:ind w:left="283" w:firstLine="0"/>
      <w:jc w:val="left"/>
    </w:pPr>
    <w:rPr>
      <w:rFonts w:ascii="Times New Roman" w:hAnsi="Times New Roman" w:cs="Times New Roman"/>
    </w:rPr>
  </w:style>
  <w:style w:type="character" w:customStyle="1" w:styleId="affffe">
    <w:name w:val="Основной текст с отступом Знак"/>
    <w:link w:val="affffd"/>
    <w:uiPriority w:val="99"/>
    <w:rsid w:val="00B83003"/>
    <w:rPr>
      <w:rFonts w:ascii="Times New Roman" w:hAnsi="Times New Roman"/>
      <w:sz w:val="24"/>
      <w:szCs w:val="24"/>
    </w:rPr>
  </w:style>
  <w:style w:type="paragraph" w:styleId="afffff">
    <w:name w:val="No Spacing"/>
    <w:uiPriority w:val="1"/>
    <w:qFormat/>
    <w:rsid w:val="00B10E24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3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80;&#1079;&#1084;&#1077;&#1085;&#1077;&#1085;&#1080;&#1077;%20&#1074;%20&#1087;&#1088;&#1086;&#1075;&#1088;&#1072;&#1084;&#1084;&#1091;\2025%20&#1075;&#1086;&#1076;\&#8470;%20%20%20%20%20%20%20%20%20&#1086;&#1090;\&#1087;&#1088;&#1080;&#1083;&#1086;&#1078;&#1077;&#1085;&#1080;&#1077;%20&#8470;%20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B5724-6761-46A1-853B-C9AB62564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№ 2</Template>
  <TotalTime>1692</TotalTime>
  <Pages>19</Pages>
  <Words>2232</Words>
  <Characters>12728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администрации (губернатора) Краснодарского края</vt:lpstr>
    </vt:vector>
  </TitlesOfParts>
  <Company>Hewlett-Packard Company</Company>
  <LinksUpToDate>false</LinksUpToDate>
  <CharactersWithSpaces>14931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</dc:title>
  <dc:creator>user</dc:creator>
  <dc:description>Документ экспортирован из системы ГАРАНТ</dc:description>
  <cp:lastModifiedBy>user</cp:lastModifiedBy>
  <cp:revision>31</cp:revision>
  <cp:lastPrinted>2026-04-30T06:37:00Z</cp:lastPrinted>
  <dcterms:created xsi:type="dcterms:W3CDTF">2025-05-20T11:14:00Z</dcterms:created>
  <dcterms:modified xsi:type="dcterms:W3CDTF">2026-04-30T07:17:00Z</dcterms:modified>
</cp:coreProperties>
</file>